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919CC" w14:textId="77777777" w:rsidR="00C45CA3" w:rsidRPr="00236E8F" w:rsidRDefault="00C45CA3" w:rsidP="00C45CA3">
      <w:pPr>
        <w:pStyle w:val="kopfallgem9"/>
      </w:pPr>
    </w:p>
    <w:p w14:paraId="1DEF9987" w14:textId="77777777" w:rsidR="00B51B6B" w:rsidRDefault="00B51B6B" w:rsidP="00B51B6B">
      <w:bookmarkStart w:id="0" w:name="eAnschrift"/>
    </w:p>
    <w:bookmarkEnd w:id="0"/>
    <w:p w14:paraId="0BE19189" w14:textId="77777777" w:rsidR="00C45CA3" w:rsidRDefault="00C45CA3" w:rsidP="00C45CA3"/>
    <w:p w14:paraId="6798DECD" w14:textId="77777777" w:rsidR="00C45CA3" w:rsidRDefault="00C45CA3" w:rsidP="00C45CA3"/>
    <w:p w14:paraId="6EA85ADA" w14:textId="77777777" w:rsidR="00C45CA3" w:rsidRDefault="00C45CA3" w:rsidP="00C45CA3">
      <w:pPr>
        <w:pStyle w:val="kopfallgemArial"/>
      </w:pPr>
      <w:r>
        <w:br w:type="column"/>
      </w:r>
    </w:p>
    <w:p w14:paraId="4BB24B1D" w14:textId="77777777" w:rsidR="00000C8C" w:rsidRDefault="00000C8C" w:rsidP="00C45CA3">
      <w:pPr>
        <w:pStyle w:val="kopfallgemArial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CA9A219" wp14:editId="12BCA2A7">
                <wp:simplePos x="0" y="0"/>
                <wp:positionH relativeFrom="page">
                  <wp:posOffset>5475514</wp:posOffset>
                </wp:positionH>
                <wp:positionV relativeFrom="page">
                  <wp:posOffset>1518557</wp:posOffset>
                </wp:positionV>
                <wp:extent cx="1792605" cy="1387929"/>
                <wp:effectExtent l="0" t="0" r="0" b="3175"/>
                <wp:wrapNone/>
                <wp:docPr id="11" name="Textfeld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92605" cy="138792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6CB8553" w14:textId="77777777" w:rsidR="00C45CA3" w:rsidRPr="00B74767" w:rsidRDefault="00275DD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>
                              <w:t>Eichholzstraße 11</w:t>
                            </w:r>
                          </w:p>
                          <w:p w14:paraId="58C6ABA0" w14:textId="77777777" w:rsidR="00C45CA3" w:rsidRPr="00B74767" w:rsidRDefault="00275DD3" w:rsidP="00AB3160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r>
                              <w:t>59821 Arnsberg</w:t>
                            </w:r>
                          </w:p>
                          <w:p w14:paraId="58B2F73C" w14:textId="48832B5D" w:rsidR="00C45CA3" w:rsidRPr="00B74767" w:rsidRDefault="00ED00D7" w:rsidP="00BD0F17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>
                              <w:t>Frau Kleinehr</w:t>
                            </w:r>
                          </w:p>
                          <w:p w14:paraId="64C39807" w14:textId="77777777" w:rsidR="00C45CA3" w:rsidRPr="00B74767" w:rsidRDefault="00303E72" w:rsidP="00CC279E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r>
                              <w:rPr>
                                <w:szCs w:val="15"/>
                              </w:rPr>
                              <w:t>Zimmer</w:t>
                            </w:r>
                            <w:r w:rsidR="00B51B6B">
                              <w:rPr>
                                <w:szCs w:val="15"/>
                              </w:rPr>
                              <w:t xml:space="preserve"> </w:t>
                            </w:r>
                            <w:r w:rsidR="00275DD3">
                              <w:rPr>
                                <w:szCs w:val="15"/>
                              </w:rPr>
                              <w:t>731</w:t>
                            </w:r>
                          </w:p>
                          <w:p w14:paraId="3EAC3F93" w14:textId="159EF8CF" w:rsidR="00C45CA3" w:rsidRPr="00B74767" w:rsidRDefault="00C45CA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 w:rsidRPr="00B74767">
                              <w:rPr>
                                <w:szCs w:val="15"/>
                              </w:rPr>
                              <w:t xml:space="preserve">T </w:t>
                            </w:r>
                            <w:bookmarkStart w:id="1" w:name="SBVorwUndTel"/>
                            <w:r>
                              <w:t>0291 94-</w:t>
                            </w:r>
                            <w:bookmarkEnd w:id="1"/>
                            <w:r w:rsidR="00B51B6B">
                              <w:t>1</w:t>
                            </w:r>
                            <w:r w:rsidR="00ED00D7">
                              <w:t>38</w:t>
                            </w:r>
                            <w:r w:rsidR="004029EA">
                              <w:t>5</w:t>
                            </w:r>
                          </w:p>
                          <w:p w14:paraId="710FCDFB" w14:textId="77777777" w:rsidR="00C45CA3" w:rsidRPr="00B74767" w:rsidRDefault="00C45CA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 w:rsidRPr="00B74767">
                              <w:rPr>
                                <w:szCs w:val="15"/>
                              </w:rPr>
                              <w:t xml:space="preserve">F </w:t>
                            </w:r>
                            <w:bookmarkStart w:id="2" w:name="SBFax"/>
                            <w:r>
                              <w:t>0291 94-</w:t>
                            </w:r>
                            <w:bookmarkEnd w:id="2"/>
                            <w:r w:rsidR="00275DD3">
                              <w:t>26</w:t>
                            </w:r>
                            <w:r w:rsidR="00701ADA">
                              <w:t xml:space="preserve"> </w:t>
                            </w:r>
                            <w:r w:rsidR="00275DD3">
                              <w:t>117</w:t>
                            </w:r>
                          </w:p>
                          <w:p w14:paraId="065DFF63" w14:textId="77777777" w:rsidR="00C45CA3" w:rsidRPr="00B74767" w:rsidRDefault="00303E72" w:rsidP="00C45CA3">
                            <w:pPr>
                              <w:pStyle w:val="kopfallgemArial"/>
                              <w:spacing w:before="160"/>
                              <w:rPr>
                                <w:szCs w:val="15"/>
                              </w:rPr>
                            </w:pPr>
                            <w:r>
                              <w:rPr>
                                <w:szCs w:val="15"/>
                              </w:rPr>
                              <w:t>T 0291 94-0 Zentrale</w:t>
                            </w:r>
                          </w:p>
                          <w:p w14:paraId="5F1B2D57" w14:textId="77777777" w:rsidR="00C45CA3" w:rsidRPr="00B74767" w:rsidRDefault="00B51B6B" w:rsidP="00B51B6B">
                            <w:pPr>
                              <w:pStyle w:val="kopfallgemArial"/>
                              <w:spacing w:before="160"/>
                              <w:rPr>
                                <w:szCs w:val="15"/>
                              </w:rPr>
                            </w:pPr>
                            <w:r>
                              <w:t>vergabestelle</w:t>
                            </w:r>
                            <w:r w:rsidR="00CC279E">
                              <w:rPr>
                                <w:szCs w:val="15"/>
                              </w:rPr>
                              <w:t>@hochsauerlandkreis.de</w:t>
                            </w:r>
                          </w:p>
                          <w:p w14:paraId="30A73B2C" w14:textId="77777777" w:rsidR="00A5040A" w:rsidRPr="00A5040A" w:rsidRDefault="0092535B" w:rsidP="00A5040A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hyperlink r:id="rId8" w:history="1">
                              <w:r w:rsidR="000609DA" w:rsidRPr="00BB58BE">
                                <w:rPr>
                                  <w:rStyle w:val="Hyperlink"/>
                                  <w:color w:val="auto"/>
                                  <w:szCs w:val="15"/>
                                </w:rPr>
                                <w:t>www.hochsauerlandkreis.de</w:t>
                              </w:r>
                            </w:hyperlink>
                            <w:r w:rsidR="00C45CA3" w:rsidRPr="00B74767">
                              <w:rPr>
                                <w:szCs w:val="15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A9A219" id="_x0000_t202" coordsize="21600,21600" o:spt="202" path="m,l,21600r21600,l21600,xe">
                <v:stroke joinstyle="miter"/>
                <v:path gradientshapeok="t" o:connecttype="rect"/>
              </v:shapetype>
              <v:shape id="Textfeld 9" o:spid="_x0000_s1026" type="#_x0000_t202" style="position:absolute;margin-left:431.15pt;margin-top:119.55pt;width:141.15pt;height:109.3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" fillcolor="window" stroked="f" strokeweight=".5pt">
                <v:textbox inset="0,0,0,0">
                  <w:txbxContent>
                    <w:p w14:paraId="56CB8553" w14:textId="77777777" w:rsidR="00C45CA3" w:rsidRPr="00B74767" w:rsidRDefault="00275DD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>
                        <w:t>Eichholzstraße 11</w:t>
                      </w:r>
                    </w:p>
                    <w:p w14:paraId="58C6ABA0" w14:textId="77777777" w:rsidR="00C45CA3" w:rsidRPr="00B74767" w:rsidRDefault="00275DD3" w:rsidP="00AB3160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r>
                        <w:t>59821 Arnsberg</w:t>
                      </w:r>
                    </w:p>
                    <w:p w14:paraId="58B2F73C" w14:textId="48832B5D" w:rsidR="00C45CA3" w:rsidRPr="00B74767" w:rsidRDefault="00ED00D7" w:rsidP="00BD0F17">
                      <w:pPr>
                        <w:pStyle w:val="kopfallgemArial"/>
                        <w:rPr>
                          <w:szCs w:val="15"/>
                        </w:rPr>
                      </w:pPr>
                      <w:r>
                        <w:t>Frau Kleinehr</w:t>
                      </w:r>
                    </w:p>
                    <w:p w14:paraId="64C39807" w14:textId="77777777" w:rsidR="00C45CA3" w:rsidRPr="00B74767" w:rsidRDefault="00303E72" w:rsidP="00CC279E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r>
                        <w:rPr>
                          <w:szCs w:val="15"/>
                        </w:rPr>
                        <w:t>Zimmer</w:t>
                      </w:r>
                      <w:r w:rsidR="00B51B6B">
                        <w:rPr>
                          <w:szCs w:val="15"/>
                        </w:rPr>
                        <w:t xml:space="preserve"> </w:t>
                      </w:r>
                      <w:r w:rsidR="00275DD3">
                        <w:rPr>
                          <w:szCs w:val="15"/>
                        </w:rPr>
                        <w:t>731</w:t>
                      </w:r>
                    </w:p>
                    <w:p w14:paraId="3EAC3F93" w14:textId="159EF8CF" w:rsidR="00C45CA3" w:rsidRPr="00B74767" w:rsidRDefault="00C45CA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 w:rsidRPr="00B74767">
                        <w:rPr>
                          <w:szCs w:val="15"/>
                        </w:rPr>
                        <w:t xml:space="preserve">T </w:t>
                      </w:r>
                      <w:bookmarkStart w:id="3" w:name="SBVorwUndTel"/>
                      <w:r>
                        <w:t>0291 94-</w:t>
                      </w:r>
                      <w:bookmarkEnd w:id="3"/>
                      <w:r w:rsidR="00B51B6B">
                        <w:t>1</w:t>
                      </w:r>
                      <w:r w:rsidR="00ED00D7">
                        <w:t>38</w:t>
                      </w:r>
                      <w:r w:rsidR="004029EA">
                        <w:t>5</w:t>
                      </w:r>
                    </w:p>
                    <w:p w14:paraId="710FCDFB" w14:textId="77777777" w:rsidR="00C45CA3" w:rsidRPr="00B74767" w:rsidRDefault="00C45CA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 w:rsidRPr="00B74767">
                        <w:rPr>
                          <w:szCs w:val="15"/>
                        </w:rPr>
                        <w:t xml:space="preserve">F </w:t>
                      </w:r>
                      <w:bookmarkStart w:id="4" w:name="SBFax"/>
                      <w:r>
                        <w:t>0291 94-</w:t>
                      </w:r>
                      <w:bookmarkEnd w:id="4"/>
                      <w:r w:rsidR="00275DD3">
                        <w:t>26</w:t>
                      </w:r>
                      <w:r w:rsidR="00701ADA">
                        <w:t xml:space="preserve"> </w:t>
                      </w:r>
                      <w:r w:rsidR="00275DD3">
                        <w:t>117</w:t>
                      </w:r>
                    </w:p>
                    <w:p w14:paraId="065DFF63" w14:textId="77777777" w:rsidR="00C45CA3" w:rsidRPr="00B74767" w:rsidRDefault="00303E72" w:rsidP="00C45CA3">
                      <w:pPr>
                        <w:pStyle w:val="kopfallgemArial"/>
                        <w:spacing w:before="160"/>
                        <w:rPr>
                          <w:szCs w:val="15"/>
                        </w:rPr>
                      </w:pPr>
                      <w:r>
                        <w:rPr>
                          <w:szCs w:val="15"/>
                        </w:rPr>
                        <w:t>T 0291 94-0 Zentrale</w:t>
                      </w:r>
                    </w:p>
                    <w:p w14:paraId="5F1B2D57" w14:textId="77777777" w:rsidR="00C45CA3" w:rsidRPr="00B74767" w:rsidRDefault="00B51B6B" w:rsidP="00B51B6B">
                      <w:pPr>
                        <w:pStyle w:val="kopfallgemArial"/>
                        <w:spacing w:before="160"/>
                        <w:rPr>
                          <w:szCs w:val="15"/>
                        </w:rPr>
                      </w:pPr>
                      <w:r>
                        <w:t>vergabestelle</w:t>
                      </w:r>
                      <w:r w:rsidR="00CC279E">
                        <w:rPr>
                          <w:szCs w:val="15"/>
                        </w:rPr>
                        <w:t>@hochsauerlandkreis.de</w:t>
                      </w:r>
                    </w:p>
                    <w:p w14:paraId="30A73B2C" w14:textId="77777777" w:rsidR="00A5040A" w:rsidRPr="00A5040A" w:rsidRDefault="0092535B" w:rsidP="00A5040A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hyperlink r:id="rId9" w:history="1">
                        <w:r w:rsidR="000609DA" w:rsidRPr="00BB58BE">
                          <w:rPr>
                            <w:rStyle w:val="Hyperlink"/>
                            <w:color w:val="auto"/>
                            <w:szCs w:val="15"/>
                          </w:rPr>
                          <w:t>www.hochsauerlandkreis.de</w:t>
                        </w:r>
                      </w:hyperlink>
                      <w:r w:rsidR="00C45CA3" w:rsidRPr="00B74767">
                        <w:rPr>
                          <w:szCs w:val="15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1F8835C" w14:textId="77777777" w:rsidR="00000C8C" w:rsidRDefault="00000C8C" w:rsidP="00C45CA3">
      <w:pPr>
        <w:pStyle w:val="kopfallgemArial"/>
      </w:pPr>
    </w:p>
    <w:p w14:paraId="05D42283" w14:textId="77777777" w:rsidR="00000C8C" w:rsidRDefault="00000C8C" w:rsidP="00C45CA3">
      <w:pPr>
        <w:pStyle w:val="kopfallgemArial"/>
      </w:pPr>
    </w:p>
    <w:p w14:paraId="363CB702" w14:textId="77777777" w:rsidR="00000C8C" w:rsidRDefault="00000C8C" w:rsidP="00C45CA3">
      <w:pPr>
        <w:pStyle w:val="kopfallgemArial"/>
      </w:pPr>
    </w:p>
    <w:p w14:paraId="5245A323" w14:textId="77777777" w:rsidR="00000C8C" w:rsidRDefault="00000C8C" w:rsidP="00C45CA3">
      <w:pPr>
        <w:pStyle w:val="kopfallgemArial"/>
      </w:pPr>
    </w:p>
    <w:p w14:paraId="549066A1" w14:textId="77777777" w:rsidR="00000C8C" w:rsidRDefault="00000C8C" w:rsidP="00C45CA3">
      <w:pPr>
        <w:pStyle w:val="kopfallgemArial"/>
      </w:pPr>
    </w:p>
    <w:p w14:paraId="42BE246D" w14:textId="77777777" w:rsidR="00000C8C" w:rsidRDefault="00000C8C" w:rsidP="00C45CA3">
      <w:pPr>
        <w:pStyle w:val="kopfallgemArial"/>
      </w:pPr>
    </w:p>
    <w:p w14:paraId="13883FB1" w14:textId="77777777" w:rsidR="00000C8C" w:rsidRDefault="00000C8C" w:rsidP="00C45CA3">
      <w:pPr>
        <w:pStyle w:val="kopfallgemArial"/>
      </w:pPr>
    </w:p>
    <w:p w14:paraId="6D0037D3" w14:textId="77777777" w:rsidR="00000C8C" w:rsidRDefault="00000C8C" w:rsidP="00C45CA3">
      <w:pPr>
        <w:pStyle w:val="kopfallgemArial"/>
      </w:pPr>
    </w:p>
    <w:p w14:paraId="3C6A8147" w14:textId="77777777" w:rsidR="00CD1F1A" w:rsidRPr="00CD1F1A" w:rsidRDefault="00CD1F1A" w:rsidP="00CD1F1A">
      <w:pPr>
        <w:pStyle w:val="kopfallgemArial"/>
        <w:tabs>
          <w:tab w:val="clear" w:pos="1701"/>
          <w:tab w:val="left" w:pos="2410"/>
        </w:tabs>
        <w:spacing w:line="360" w:lineRule="auto"/>
        <w:sectPr w:rsidR="00CD1F1A" w:rsidRPr="00CD1F1A" w:rsidSect="0029008C">
          <w:head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851" w:right="454" w:bottom="1021" w:left="1418" w:header="709" w:footer="283" w:gutter="0"/>
          <w:cols w:num="2" w:space="567" w:equalWidth="0">
            <w:col w:w="4253" w:space="567"/>
            <w:col w:w="5214"/>
          </w:cols>
          <w:titlePg/>
          <w:docGrid w:linePitch="360"/>
        </w:sectPr>
      </w:pPr>
    </w:p>
    <w:p w14:paraId="5CEE62B9" w14:textId="38BABD76" w:rsidR="007D5E82" w:rsidRPr="00A5040A" w:rsidRDefault="00A5040A" w:rsidP="00A5040A">
      <w:pPr>
        <w:pStyle w:val="kopfihrzeichen"/>
        <w:tabs>
          <w:tab w:val="left" w:pos="7230"/>
        </w:tabs>
        <w:spacing w:before="0" w:after="0" w:line="360" w:lineRule="auto"/>
        <w:rPr>
          <w:sz w:val="15"/>
          <w:szCs w:val="15"/>
        </w:rPr>
      </w:pPr>
      <w:r>
        <w:rPr>
          <w:sz w:val="15"/>
          <w:szCs w:val="15"/>
        </w:rPr>
        <w:tab/>
      </w:r>
      <w:r w:rsidRPr="00A5040A">
        <w:rPr>
          <w:sz w:val="15"/>
          <w:szCs w:val="15"/>
        </w:rPr>
        <w:t>Aktenzeichen</w:t>
      </w:r>
      <w:r>
        <w:rPr>
          <w:sz w:val="15"/>
          <w:szCs w:val="15"/>
        </w:rPr>
        <w:t xml:space="preserve">: </w:t>
      </w:r>
      <w:r w:rsidR="00ED00D7" w:rsidRPr="00ED00D7">
        <w:rPr>
          <w:sz w:val="14"/>
          <w:szCs w:val="14"/>
        </w:rPr>
        <w:t>31/B/155/26/FD15</w:t>
      </w:r>
    </w:p>
    <w:p w14:paraId="404E3C8E" w14:textId="067599AA" w:rsidR="007D5E82" w:rsidRPr="00A5040A" w:rsidRDefault="00A5040A" w:rsidP="00A5040A">
      <w:pPr>
        <w:pStyle w:val="kopfihrzeichen"/>
        <w:tabs>
          <w:tab w:val="left" w:pos="7230"/>
        </w:tabs>
        <w:spacing w:before="0" w:after="0" w:line="360" w:lineRule="auto"/>
        <w:rPr>
          <w:sz w:val="15"/>
          <w:szCs w:val="15"/>
        </w:rPr>
      </w:pPr>
      <w:r>
        <w:rPr>
          <w:sz w:val="15"/>
          <w:szCs w:val="15"/>
        </w:rPr>
        <w:tab/>
      </w:r>
      <w:r w:rsidRPr="00A5040A">
        <w:rPr>
          <w:sz w:val="15"/>
          <w:szCs w:val="15"/>
        </w:rPr>
        <w:t>Datum:</w:t>
      </w:r>
      <w:r>
        <w:rPr>
          <w:sz w:val="15"/>
          <w:szCs w:val="15"/>
        </w:rPr>
        <w:t xml:space="preserve"> </w:t>
      </w:r>
      <w:r w:rsidR="00ED00D7">
        <w:rPr>
          <w:sz w:val="15"/>
          <w:szCs w:val="15"/>
        </w:rPr>
        <w:t>27.07.2026</w:t>
      </w:r>
    </w:p>
    <w:p w14:paraId="1475FC44" w14:textId="77777777" w:rsidR="00C45CA3" w:rsidRDefault="00C45CA3" w:rsidP="00C45CA3"/>
    <w:p w14:paraId="0D5B66AB" w14:textId="77777777" w:rsidR="00CD1F1A" w:rsidRDefault="00CD1F1A" w:rsidP="00C45CA3"/>
    <w:p w14:paraId="067E56D0" w14:textId="77777777" w:rsidR="00B51B6B" w:rsidRPr="00701ADA" w:rsidRDefault="00B51B6B" w:rsidP="00C45CA3">
      <w:pPr>
        <w:pStyle w:val="kopfbetr"/>
        <w:rPr>
          <w:highlight w:val="yellow"/>
        </w:rPr>
      </w:pPr>
      <w:bookmarkStart w:id="5" w:name="eBetr"/>
      <w:bookmarkEnd w:id="5"/>
    </w:p>
    <w:p w14:paraId="37D50EE1" w14:textId="5C25F393" w:rsidR="004029EA" w:rsidRDefault="00ED00D7" w:rsidP="00311E25">
      <w:pPr>
        <w:rPr>
          <w:b/>
          <w:sz w:val="20"/>
        </w:rPr>
      </w:pPr>
      <w:r>
        <w:rPr>
          <w:b/>
          <w:sz w:val="20"/>
        </w:rPr>
        <w:t>Trockenbauarbeiten am Neubau der Rettungswache Winterberg</w:t>
      </w:r>
    </w:p>
    <w:p w14:paraId="03A892C0" w14:textId="77777777" w:rsidR="00CD1F1A" w:rsidRPr="004A5ECD" w:rsidRDefault="00CD1F1A" w:rsidP="00311E25">
      <w:pPr>
        <w:rPr>
          <w:sz w:val="20"/>
        </w:rPr>
      </w:pPr>
      <w:r w:rsidRPr="004A5ECD">
        <w:rPr>
          <w:b/>
          <w:color w:val="000000"/>
          <w:sz w:val="20"/>
          <w:lang w:eastAsia="de-DE"/>
        </w:rPr>
        <w:t>Anfrage zur Angebotsabgabe</w:t>
      </w:r>
    </w:p>
    <w:p w14:paraId="75128E63" w14:textId="77777777" w:rsidR="00C45CA3" w:rsidRDefault="00C45CA3" w:rsidP="00C45CA3">
      <w:pPr>
        <w:rPr>
          <w:sz w:val="20"/>
        </w:rPr>
      </w:pPr>
      <w:bookmarkStart w:id="6" w:name="PAnrede"/>
      <w:bookmarkEnd w:id="6"/>
    </w:p>
    <w:p w14:paraId="63ED6679" w14:textId="77777777" w:rsidR="00A602DA" w:rsidRPr="004A5ECD" w:rsidRDefault="00A602DA" w:rsidP="00C45CA3">
      <w:pPr>
        <w:rPr>
          <w:sz w:val="20"/>
        </w:rPr>
      </w:pPr>
    </w:p>
    <w:p w14:paraId="25810933" w14:textId="77777777" w:rsidR="00CD1F1A" w:rsidRPr="004A5ECD" w:rsidRDefault="00CD1F1A" w:rsidP="00B51B6B">
      <w:pPr>
        <w:rPr>
          <w:sz w:val="20"/>
        </w:rPr>
      </w:pPr>
      <w:r w:rsidRPr="004A5ECD">
        <w:rPr>
          <w:sz w:val="20"/>
        </w:rPr>
        <w:t>Sehr geehrte Damen und Herren,</w:t>
      </w:r>
    </w:p>
    <w:p w14:paraId="624AA9D0" w14:textId="77777777" w:rsidR="00CD1F1A" w:rsidRPr="004A5ECD" w:rsidRDefault="00CD1F1A" w:rsidP="00B51B6B">
      <w:pPr>
        <w:rPr>
          <w:sz w:val="20"/>
        </w:rPr>
      </w:pPr>
    </w:p>
    <w:p w14:paraId="65618AEB" w14:textId="77777777" w:rsidR="00CD1F1A" w:rsidRDefault="00CD1F1A" w:rsidP="009E69EE">
      <w:pPr>
        <w:jc w:val="both"/>
        <w:rPr>
          <w:sz w:val="20"/>
        </w:rPr>
      </w:pPr>
      <w:r w:rsidRPr="004A5ECD">
        <w:rPr>
          <w:sz w:val="20"/>
        </w:rPr>
        <w:t>es ist beabsichtigt, die in der anliegenden Beschreibung bezeichneten Leistungen zu vergeben.</w:t>
      </w:r>
      <w:r w:rsidR="00A602DA" w:rsidRPr="00A602DA">
        <w:t xml:space="preserve"> </w:t>
      </w:r>
      <w:r w:rsidR="00A602DA">
        <w:rPr>
          <w:sz w:val="20"/>
        </w:rPr>
        <w:t xml:space="preserve">Es gelten </w:t>
      </w:r>
      <w:r w:rsidR="00A602DA" w:rsidRPr="00A602DA">
        <w:rPr>
          <w:sz w:val="20"/>
        </w:rPr>
        <w:t>die Allgemeinen Vertragsbedingungen für die Aus</w:t>
      </w:r>
      <w:r w:rsidR="00A602DA">
        <w:rPr>
          <w:sz w:val="20"/>
        </w:rPr>
        <w:t>führung von Bauleistungen (VOB/</w:t>
      </w:r>
      <w:r w:rsidR="00A602DA" w:rsidRPr="00A602DA">
        <w:rPr>
          <w:sz w:val="20"/>
        </w:rPr>
        <w:t xml:space="preserve">B) </w:t>
      </w:r>
      <w:r w:rsidR="00A602DA">
        <w:rPr>
          <w:sz w:val="20"/>
        </w:rPr>
        <w:t>und die Allgemei</w:t>
      </w:r>
      <w:r w:rsidR="00A602DA" w:rsidRPr="00A602DA">
        <w:rPr>
          <w:sz w:val="20"/>
        </w:rPr>
        <w:t>nen Technischen Vertragsbedingungen f</w:t>
      </w:r>
      <w:r w:rsidR="00A602DA">
        <w:rPr>
          <w:sz w:val="20"/>
        </w:rPr>
        <w:t xml:space="preserve">ür Bauleistungen (VOB/C) in der </w:t>
      </w:r>
      <w:r w:rsidR="00A602DA" w:rsidRPr="00A602DA">
        <w:rPr>
          <w:sz w:val="20"/>
        </w:rPr>
        <w:t>z. Z. gültigen Fassung</w:t>
      </w:r>
      <w:r w:rsidR="00A602DA">
        <w:rPr>
          <w:sz w:val="20"/>
        </w:rPr>
        <w:t xml:space="preserve"> </w:t>
      </w:r>
      <w:r w:rsidR="008B2B0F" w:rsidRPr="008B2B0F">
        <w:rPr>
          <w:sz w:val="20"/>
        </w:rPr>
        <w:t>sowie die beigefügten besonderen Vertragsbedingungen.</w:t>
      </w:r>
    </w:p>
    <w:p w14:paraId="6A1B4AF6" w14:textId="77777777" w:rsidR="00C36E43" w:rsidRPr="004A5ECD" w:rsidRDefault="00C36E43" w:rsidP="009E69EE">
      <w:pPr>
        <w:jc w:val="both"/>
        <w:rPr>
          <w:sz w:val="20"/>
        </w:rPr>
      </w:pPr>
    </w:p>
    <w:p w14:paraId="3417A74B" w14:textId="59953963" w:rsidR="00CD1F1A" w:rsidRPr="004A5ECD" w:rsidRDefault="004A5ECD" w:rsidP="009E69EE">
      <w:pPr>
        <w:jc w:val="both"/>
        <w:rPr>
          <w:b/>
          <w:sz w:val="20"/>
        </w:rPr>
      </w:pPr>
      <w:r>
        <w:rPr>
          <w:sz w:val="20"/>
        </w:rPr>
        <w:tab/>
      </w:r>
      <w:r w:rsidR="00CD1F1A" w:rsidRPr="004A5ECD">
        <w:rPr>
          <w:sz w:val="20"/>
        </w:rPr>
        <w:t>Ende der Angebotsfrist</w:t>
      </w:r>
      <w:r w:rsidR="00A602DA">
        <w:rPr>
          <w:sz w:val="20"/>
        </w:rPr>
        <w:t>:</w:t>
      </w:r>
      <w:r w:rsidR="00CD1F1A" w:rsidRPr="004A5ECD">
        <w:rPr>
          <w:sz w:val="20"/>
        </w:rPr>
        <w:tab/>
      </w:r>
      <w:r w:rsidR="00CD1F1A" w:rsidRPr="004A5ECD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ED00D7">
        <w:rPr>
          <w:b/>
          <w:sz w:val="20"/>
        </w:rPr>
        <w:t>13.08.2026</w:t>
      </w:r>
      <w:r w:rsidR="00CD1F1A" w:rsidRPr="004A5ECD">
        <w:rPr>
          <w:b/>
          <w:sz w:val="20"/>
        </w:rPr>
        <w:t xml:space="preserve">, </w:t>
      </w:r>
      <w:r w:rsidR="00ED00D7">
        <w:rPr>
          <w:b/>
          <w:sz w:val="20"/>
        </w:rPr>
        <w:t>09:00</w:t>
      </w:r>
      <w:r w:rsidR="00CD1F1A" w:rsidRPr="004A5ECD">
        <w:rPr>
          <w:b/>
          <w:sz w:val="20"/>
        </w:rPr>
        <w:t xml:space="preserve"> Uhr</w:t>
      </w:r>
    </w:p>
    <w:p w14:paraId="0A79BF9E" w14:textId="77777777" w:rsidR="004A5ECD" w:rsidRPr="004A5ECD" w:rsidRDefault="004A5ECD" w:rsidP="009E69EE">
      <w:pPr>
        <w:jc w:val="both"/>
        <w:rPr>
          <w:b/>
          <w:sz w:val="20"/>
        </w:rPr>
      </w:pPr>
    </w:p>
    <w:p w14:paraId="7BB8BBEE" w14:textId="77777777" w:rsidR="004A5ECD" w:rsidRDefault="004A5ECD" w:rsidP="009E69EE">
      <w:pPr>
        <w:ind w:left="4950"/>
        <w:jc w:val="both"/>
        <w:rPr>
          <w:sz w:val="20"/>
        </w:rPr>
      </w:pPr>
      <w:r w:rsidRPr="004A5ECD">
        <w:rPr>
          <w:sz w:val="20"/>
        </w:rPr>
        <w:t xml:space="preserve">Bei der Angebotsfrist handelt es sich um eine Ausschlussfrist. Verspätete Angebote </w:t>
      </w:r>
      <w:r w:rsidR="00B06249">
        <w:rPr>
          <w:sz w:val="20"/>
        </w:rPr>
        <w:t>werden nicht berücksichtigt</w:t>
      </w:r>
      <w:r w:rsidRPr="004A5ECD">
        <w:rPr>
          <w:sz w:val="20"/>
        </w:rPr>
        <w:t>.</w:t>
      </w:r>
    </w:p>
    <w:p w14:paraId="790E87C1" w14:textId="77777777" w:rsidR="004A5ECD" w:rsidRDefault="004A5ECD" w:rsidP="009E69EE">
      <w:pPr>
        <w:jc w:val="both"/>
        <w:rPr>
          <w:sz w:val="20"/>
        </w:rPr>
      </w:pPr>
    </w:p>
    <w:p w14:paraId="3D7ADF57" w14:textId="5443A4E3" w:rsidR="004A5ECD" w:rsidRDefault="004A5ECD" w:rsidP="009E69EE">
      <w:pPr>
        <w:jc w:val="both"/>
        <w:rPr>
          <w:sz w:val="20"/>
        </w:rPr>
      </w:pPr>
      <w:r>
        <w:rPr>
          <w:sz w:val="20"/>
        </w:rPr>
        <w:tab/>
        <w:t>Ende der Bindefrist</w:t>
      </w:r>
      <w:r w:rsidR="00A602DA">
        <w:rPr>
          <w:sz w:val="20"/>
        </w:rPr>
        <w:t>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ED00D7">
        <w:rPr>
          <w:sz w:val="20"/>
        </w:rPr>
        <w:t>04.09.2026</w:t>
      </w:r>
    </w:p>
    <w:p w14:paraId="2DD6D98F" w14:textId="77777777" w:rsidR="00A4233A" w:rsidRDefault="00A4233A" w:rsidP="009E69EE">
      <w:pPr>
        <w:jc w:val="both"/>
        <w:rPr>
          <w:sz w:val="20"/>
        </w:rPr>
      </w:pPr>
    </w:p>
    <w:p w14:paraId="26650B55" w14:textId="0DFD874A" w:rsidR="00E97206" w:rsidRDefault="004A5ECD" w:rsidP="008843D0">
      <w:pPr>
        <w:ind w:left="4956" w:hanging="4248"/>
        <w:jc w:val="both"/>
        <w:rPr>
          <w:sz w:val="20"/>
        </w:rPr>
      </w:pPr>
      <w:r>
        <w:rPr>
          <w:sz w:val="20"/>
        </w:rPr>
        <w:t>Bestimmungen über die Ausführungsfrist</w:t>
      </w:r>
      <w:r w:rsidR="00A602DA">
        <w:rPr>
          <w:sz w:val="20"/>
        </w:rPr>
        <w:t>:</w:t>
      </w:r>
      <w:r>
        <w:rPr>
          <w:sz w:val="20"/>
        </w:rPr>
        <w:tab/>
      </w:r>
      <w:r w:rsidR="00ED00D7">
        <w:rPr>
          <w:sz w:val="20"/>
        </w:rPr>
        <w:t>38. KW 2026 – 06. KW 2027</w:t>
      </w:r>
    </w:p>
    <w:p w14:paraId="0D708131" w14:textId="77777777" w:rsidR="008843D0" w:rsidRDefault="008843D0" w:rsidP="008843D0">
      <w:pPr>
        <w:ind w:left="4956" w:hanging="4248"/>
        <w:jc w:val="both"/>
        <w:rPr>
          <w:sz w:val="20"/>
        </w:rPr>
      </w:pPr>
    </w:p>
    <w:p w14:paraId="0D5210A4" w14:textId="15C66F7D" w:rsidR="004A5ECD" w:rsidRDefault="004A5ECD" w:rsidP="009E69EE">
      <w:pPr>
        <w:jc w:val="both"/>
        <w:rPr>
          <w:sz w:val="20"/>
        </w:rPr>
      </w:pPr>
      <w:r>
        <w:rPr>
          <w:sz w:val="20"/>
        </w:rPr>
        <w:tab/>
        <w:t>Liefer- / Leistungsort</w:t>
      </w:r>
      <w:r w:rsidR="00A602DA">
        <w:rPr>
          <w:sz w:val="20"/>
        </w:rPr>
        <w:t>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ED00D7">
        <w:rPr>
          <w:sz w:val="20"/>
        </w:rPr>
        <w:t>Lamfert 7a, 59955 Winterberg</w:t>
      </w:r>
    </w:p>
    <w:p w14:paraId="20550ED0" w14:textId="77777777" w:rsidR="00FD2625" w:rsidRDefault="00FD2625" w:rsidP="009E69EE">
      <w:pPr>
        <w:jc w:val="both"/>
        <w:rPr>
          <w:sz w:val="20"/>
        </w:rPr>
      </w:pPr>
    </w:p>
    <w:p w14:paraId="7A2613FB" w14:textId="77777777" w:rsidR="00FD2625" w:rsidRDefault="00FD2625" w:rsidP="009E69EE">
      <w:pPr>
        <w:jc w:val="both"/>
        <w:rPr>
          <w:sz w:val="20"/>
        </w:rPr>
      </w:pPr>
    </w:p>
    <w:p w14:paraId="21D97CE5" w14:textId="77777777" w:rsidR="00A602DA" w:rsidRDefault="00A602DA" w:rsidP="009E69EE">
      <w:pPr>
        <w:jc w:val="both"/>
        <w:rPr>
          <w:sz w:val="20"/>
        </w:rPr>
      </w:pPr>
    </w:p>
    <w:p w14:paraId="2F9928A5" w14:textId="77777777" w:rsidR="00A602DA" w:rsidRDefault="00A602DA" w:rsidP="009E69EE">
      <w:pPr>
        <w:jc w:val="both"/>
        <w:rPr>
          <w:sz w:val="20"/>
        </w:rPr>
      </w:pPr>
    </w:p>
    <w:p w14:paraId="21B91869" w14:textId="77777777" w:rsidR="00FD2625" w:rsidRPr="000F0DA8" w:rsidRDefault="00FD2625" w:rsidP="009E69EE">
      <w:pPr>
        <w:jc w:val="both"/>
        <w:rPr>
          <w:b/>
          <w:sz w:val="20"/>
          <w:u w:val="single"/>
        </w:rPr>
      </w:pPr>
      <w:r w:rsidRPr="000F0DA8">
        <w:rPr>
          <w:b/>
          <w:sz w:val="20"/>
          <w:u w:val="single"/>
        </w:rPr>
        <w:t>Art und Umfang der Leistung:</w:t>
      </w:r>
    </w:p>
    <w:p w14:paraId="4F2068DC" w14:textId="77777777" w:rsidR="00ED00D7" w:rsidRPr="00ED00D7" w:rsidRDefault="00ED00D7" w:rsidP="00ED00D7">
      <w:pPr>
        <w:jc w:val="both"/>
        <w:rPr>
          <w:sz w:val="20"/>
        </w:rPr>
      </w:pPr>
      <w:r w:rsidRPr="00ED00D7">
        <w:rPr>
          <w:sz w:val="20"/>
        </w:rPr>
        <w:t>Gegenstand der Ausschreibung sind Trockenbauarbeiten zum Neubau der Rettungswache</w:t>
      </w:r>
    </w:p>
    <w:p w14:paraId="29639617" w14:textId="77777777" w:rsidR="00ED00D7" w:rsidRPr="00ED00D7" w:rsidRDefault="00ED00D7" w:rsidP="00ED00D7">
      <w:pPr>
        <w:jc w:val="both"/>
        <w:rPr>
          <w:sz w:val="20"/>
        </w:rPr>
      </w:pPr>
      <w:r w:rsidRPr="00ED00D7">
        <w:rPr>
          <w:sz w:val="20"/>
        </w:rPr>
        <w:t>Winterberg.</w:t>
      </w:r>
    </w:p>
    <w:p w14:paraId="6C81C5D9" w14:textId="77777777" w:rsidR="00ED00D7" w:rsidRPr="00ED00D7" w:rsidRDefault="00ED00D7" w:rsidP="00ED00D7">
      <w:pPr>
        <w:jc w:val="both"/>
        <w:rPr>
          <w:sz w:val="20"/>
        </w:rPr>
      </w:pPr>
      <w:r w:rsidRPr="00ED00D7">
        <w:rPr>
          <w:sz w:val="20"/>
        </w:rPr>
        <w:t>Der Baukörper weist etwa Grundrissabmessungen von ca. 46,50 m x 25,70 m auf. Er wird</w:t>
      </w:r>
    </w:p>
    <w:p w14:paraId="498FF956" w14:textId="77777777" w:rsidR="00ED00D7" w:rsidRPr="00ED00D7" w:rsidRDefault="00ED00D7" w:rsidP="00ED00D7">
      <w:pPr>
        <w:jc w:val="both"/>
        <w:rPr>
          <w:sz w:val="20"/>
        </w:rPr>
      </w:pPr>
      <w:r w:rsidRPr="00ED00D7">
        <w:rPr>
          <w:sz w:val="20"/>
        </w:rPr>
        <w:t>komplett eingeschossig ausgeführt. Der Eingang des Gebäudes befindet sich auf der Westseite,</w:t>
      </w:r>
    </w:p>
    <w:p w14:paraId="335D3A79" w14:textId="77777777" w:rsidR="00ED00D7" w:rsidRPr="00ED00D7" w:rsidRDefault="00ED00D7" w:rsidP="00ED00D7">
      <w:pPr>
        <w:jc w:val="both"/>
        <w:rPr>
          <w:sz w:val="20"/>
        </w:rPr>
      </w:pPr>
      <w:r w:rsidRPr="00ED00D7">
        <w:rPr>
          <w:sz w:val="20"/>
        </w:rPr>
        <w:t>unmittelbar im Anschluss an die geplanten Parkplätze.</w:t>
      </w:r>
    </w:p>
    <w:p w14:paraId="1A9912D2" w14:textId="77777777" w:rsidR="00ED00D7" w:rsidRPr="00ED00D7" w:rsidRDefault="00ED00D7" w:rsidP="00ED00D7">
      <w:pPr>
        <w:jc w:val="both"/>
        <w:rPr>
          <w:sz w:val="20"/>
        </w:rPr>
      </w:pPr>
      <w:r w:rsidRPr="00ED00D7">
        <w:rPr>
          <w:sz w:val="20"/>
        </w:rPr>
        <w:t>Umfang der Leistung:</w:t>
      </w:r>
    </w:p>
    <w:p w14:paraId="7D73B41D" w14:textId="77777777" w:rsidR="00ED00D7" w:rsidRPr="00ED00D7" w:rsidRDefault="00ED00D7" w:rsidP="00ED00D7">
      <w:pPr>
        <w:jc w:val="both"/>
        <w:rPr>
          <w:sz w:val="20"/>
        </w:rPr>
      </w:pPr>
      <w:r w:rsidRPr="00ED00D7">
        <w:rPr>
          <w:sz w:val="20"/>
        </w:rPr>
        <w:t>Trockenbauarbeiten Wände</w:t>
      </w:r>
    </w:p>
    <w:p w14:paraId="5AD1B4B8" w14:textId="77777777" w:rsidR="00ED00D7" w:rsidRPr="00ED00D7" w:rsidRDefault="00ED00D7" w:rsidP="00ED00D7">
      <w:pPr>
        <w:jc w:val="both"/>
        <w:rPr>
          <w:sz w:val="20"/>
        </w:rPr>
      </w:pPr>
      <w:r w:rsidRPr="00ED00D7">
        <w:rPr>
          <w:sz w:val="20"/>
        </w:rPr>
        <w:t>160 m² Metallständerwand</w:t>
      </w:r>
    </w:p>
    <w:p w14:paraId="3A0EDE2C" w14:textId="77777777" w:rsidR="00ED00D7" w:rsidRPr="00ED00D7" w:rsidRDefault="00ED00D7" w:rsidP="00ED00D7">
      <w:pPr>
        <w:jc w:val="both"/>
        <w:rPr>
          <w:sz w:val="20"/>
        </w:rPr>
      </w:pPr>
      <w:r w:rsidRPr="00ED00D7">
        <w:rPr>
          <w:sz w:val="20"/>
        </w:rPr>
        <w:t>115 m² Vorsatzschalen CW75</w:t>
      </w:r>
    </w:p>
    <w:p w14:paraId="676E03F7" w14:textId="77777777" w:rsidR="00ED00D7" w:rsidRPr="00ED00D7" w:rsidRDefault="00ED00D7" w:rsidP="00ED00D7">
      <w:pPr>
        <w:jc w:val="both"/>
        <w:rPr>
          <w:sz w:val="20"/>
        </w:rPr>
      </w:pPr>
      <w:r w:rsidRPr="00ED00D7">
        <w:rPr>
          <w:sz w:val="20"/>
        </w:rPr>
        <w:t>Eckschutzschienen, Rohrdurchführungen, Verstärkungen der Unterkonstruktion</w:t>
      </w:r>
    </w:p>
    <w:p w14:paraId="029B0D9A" w14:textId="77777777" w:rsidR="00ED00D7" w:rsidRPr="00ED00D7" w:rsidRDefault="00ED00D7" w:rsidP="00ED00D7">
      <w:pPr>
        <w:jc w:val="both"/>
        <w:rPr>
          <w:sz w:val="20"/>
        </w:rPr>
      </w:pPr>
      <w:r w:rsidRPr="00ED00D7">
        <w:rPr>
          <w:sz w:val="20"/>
        </w:rPr>
        <w:t>Trockenbauarbeiten Decke</w:t>
      </w:r>
    </w:p>
    <w:p w14:paraId="11656B85" w14:textId="77777777" w:rsidR="00ED00D7" w:rsidRPr="00ED00D7" w:rsidRDefault="00ED00D7" w:rsidP="00ED00D7">
      <w:pPr>
        <w:jc w:val="both"/>
        <w:rPr>
          <w:sz w:val="20"/>
        </w:rPr>
      </w:pPr>
      <w:r w:rsidRPr="00ED00D7">
        <w:rPr>
          <w:sz w:val="20"/>
        </w:rPr>
        <w:t>343 m² Akustikdeckensystem 625 x 625 mm</w:t>
      </w:r>
    </w:p>
    <w:p w14:paraId="7ADA84FD" w14:textId="77777777" w:rsidR="00ED00D7" w:rsidRPr="00ED00D7" w:rsidRDefault="00ED00D7" w:rsidP="00ED00D7">
      <w:pPr>
        <w:jc w:val="both"/>
        <w:rPr>
          <w:sz w:val="20"/>
        </w:rPr>
      </w:pPr>
      <w:r w:rsidRPr="00ED00D7">
        <w:rPr>
          <w:sz w:val="20"/>
        </w:rPr>
        <w:t>58 m² Feuchtraumdecke 625 x 625 mm</w:t>
      </w:r>
    </w:p>
    <w:p w14:paraId="2C2CCD2E" w14:textId="77777777" w:rsidR="00ED00D7" w:rsidRPr="00ED00D7" w:rsidRDefault="00ED00D7" w:rsidP="00ED00D7">
      <w:pPr>
        <w:jc w:val="both"/>
        <w:rPr>
          <w:sz w:val="20"/>
        </w:rPr>
      </w:pPr>
      <w:r w:rsidRPr="00ED00D7">
        <w:rPr>
          <w:sz w:val="20"/>
        </w:rPr>
        <w:t>Anarbeiten an 5 Lichtkuppeln, Leuchten- und Lüftungsausschnitte, Verstärkungen der</w:t>
      </w:r>
    </w:p>
    <w:p w14:paraId="54EA3F26" w14:textId="4DC82D82" w:rsidR="0041576D" w:rsidRDefault="00ED00D7" w:rsidP="00ED00D7">
      <w:pPr>
        <w:jc w:val="both"/>
        <w:rPr>
          <w:rFonts w:eastAsia="Calibri"/>
          <w:sz w:val="20"/>
          <w:szCs w:val="20"/>
        </w:rPr>
      </w:pPr>
      <w:r w:rsidRPr="00ED00D7">
        <w:rPr>
          <w:sz w:val="20"/>
        </w:rPr>
        <w:t>Unterkonstruktion</w:t>
      </w:r>
    </w:p>
    <w:p w14:paraId="4DC6935B" w14:textId="77777777" w:rsidR="000224A1" w:rsidRPr="00A4233A" w:rsidRDefault="000224A1" w:rsidP="005C009B">
      <w:pPr>
        <w:pBdr>
          <w:bottom w:val="dashed" w:sz="4" w:space="1" w:color="auto"/>
        </w:pBdr>
        <w:jc w:val="both"/>
        <w:rPr>
          <w:rFonts w:eastAsia="Calibri"/>
          <w:sz w:val="20"/>
          <w:szCs w:val="20"/>
        </w:rPr>
      </w:pPr>
    </w:p>
    <w:p w14:paraId="4DECED62" w14:textId="77777777" w:rsidR="000852F6" w:rsidRPr="00A4233A" w:rsidRDefault="000852F6" w:rsidP="009E69EE">
      <w:pPr>
        <w:jc w:val="both"/>
        <w:rPr>
          <w:rFonts w:eastAsia="Calibri"/>
          <w:sz w:val="20"/>
          <w:szCs w:val="20"/>
        </w:rPr>
      </w:pPr>
    </w:p>
    <w:p w14:paraId="155B9961" w14:textId="0B9440A4" w:rsidR="000852F6" w:rsidRPr="00A4233A" w:rsidRDefault="00FD2625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Falls Sie bereit sind, die Leistung zu übe</w:t>
      </w:r>
      <w:r w:rsidR="00A4233A">
        <w:rPr>
          <w:sz w:val="20"/>
          <w:szCs w:val="20"/>
        </w:rPr>
        <w:t xml:space="preserve">rnehmen, können Sie Ihr Angebot </w:t>
      </w:r>
      <w:r w:rsidRPr="00A4233A">
        <w:rPr>
          <w:sz w:val="20"/>
          <w:szCs w:val="20"/>
          <w:u w:val="single"/>
        </w:rPr>
        <w:t xml:space="preserve">elektronisch </w:t>
      </w:r>
      <w:r w:rsidR="00E97206">
        <w:rPr>
          <w:sz w:val="20"/>
          <w:szCs w:val="20"/>
          <w:u w:val="single"/>
        </w:rPr>
        <w:t>über den Vergabemarktplatz</w:t>
      </w:r>
      <w:r w:rsidR="000852F6" w:rsidRPr="00A4233A">
        <w:rPr>
          <w:sz w:val="20"/>
          <w:szCs w:val="20"/>
        </w:rPr>
        <w:t xml:space="preserve"> einreichen.</w:t>
      </w:r>
      <w:r w:rsidR="003944E0">
        <w:rPr>
          <w:sz w:val="20"/>
          <w:szCs w:val="20"/>
        </w:rPr>
        <w:t xml:space="preserve"> Nutzen Sie dazu bitte die webbasierte</w:t>
      </w:r>
      <w:r w:rsidR="000224A1">
        <w:rPr>
          <w:sz w:val="20"/>
          <w:szCs w:val="20"/>
        </w:rPr>
        <w:t xml:space="preserve"> Angebotsabgabe</w:t>
      </w:r>
      <w:r w:rsidR="004058B7">
        <w:rPr>
          <w:sz w:val="20"/>
          <w:szCs w:val="20"/>
        </w:rPr>
        <w:t>.</w:t>
      </w:r>
    </w:p>
    <w:p w14:paraId="7617CA5E" w14:textId="77777777" w:rsidR="000852F6" w:rsidRPr="00A4233A" w:rsidRDefault="000852F6" w:rsidP="009E69EE">
      <w:pPr>
        <w:jc w:val="both"/>
        <w:rPr>
          <w:sz w:val="20"/>
          <w:szCs w:val="20"/>
        </w:rPr>
      </w:pPr>
    </w:p>
    <w:p w14:paraId="09BB77D4" w14:textId="77777777" w:rsidR="00C36E43" w:rsidRPr="00A4233A" w:rsidRDefault="00FD2625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Bis zum Ende der Angebotsfrist können Sie Ihr Angebot schriftlich zurückziehen. Danach sind Sie bis zum Ablauf der oben genannten Bindefrist an Ihr Angebot gebunden.</w:t>
      </w:r>
    </w:p>
    <w:p w14:paraId="77F0C745" w14:textId="77777777" w:rsidR="000852F6" w:rsidRPr="00A4233A" w:rsidRDefault="000852F6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Sollten Sie bis spätestens zur oben genannten Bindefrist keine Rückmeldung auf Ihr Angebot erhalten haben, können Sie davon ausgehen, dass Ihr Angebot nicht berücksichtigt worden ist.</w:t>
      </w:r>
    </w:p>
    <w:p w14:paraId="6B19984D" w14:textId="77777777" w:rsidR="000852F6" w:rsidRPr="00A4233A" w:rsidRDefault="000852F6" w:rsidP="000852F6">
      <w:pPr>
        <w:rPr>
          <w:sz w:val="20"/>
          <w:szCs w:val="20"/>
        </w:rPr>
      </w:pPr>
    </w:p>
    <w:p w14:paraId="4FF4B416" w14:textId="77777777" w:rsidR="000852F6" w:rsidRDefault="000852F6" w:rsidP="000852F6">
      <w:pPr>
        <w:rPr>
          <w:sz w:val="20"/>
          <w:szCs w:val="20"/>
        </w:rPr>
      </w:pPr>
    </w:p>
    <w:p w14:paraId="79ADA268" w14:textId="77777777" w:rsidR="008843D0" w:rsidRPr="00A4233A" w:rsidRDefault="008843D0" w:rsidP="000852F6">
      <w:pPr>
        <w:rPr>
          <w:sz w:val="20"/>
          <w:szCs w:val="20"/>
        </w:rPr>
      </w:pPr>
    </w:p>
    <w:p w14:paraId="153C57A3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Auskünfte zum Vergabeverfahren erteilt:</w:t>
      </w:r>
    </w:p>
    <w:p w14:paraId="46FAB266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Hochsauerlandkreis</w:t>
      </w:r>
    </w:p>
    <w:p w14:paraId="1A9AD703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zentrale Vergabestelle</w:t>
      </w:r>
    </w:p>
    <w:p w14:paraId="41374D68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Eichholzstraße 11</w:t>
      </w:r>
    </w:p>
    <w:p w14:paraId="01A154EB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59821 Arnsberg</w:t>
      </w:r>
    </w:p>
    <w:p w14:paraId="25436F73" w14:textId="0413252C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Tel.: +49 291-941</w:t>
      </w:r>
      <w:r w:rsidR="00ED00D7">
        <w:rPr>
          <w:sz w:val="20"/>
          <w:szCs w:val="20"/>
        </w:rPr>
        <w:t>38</w:t>
      </w:r>
      <w:r w:rsidRPr="00A4233A">
        <w:rPr>
          <w:sz w:val="20"/>
          <w:szCs w:val="20"/>
        </w:rPr>
        <w:t>5</w:t>
      </w:r>
    </w:p>
    <w:p w14:paraId="27174B79" w14:textId="77777777" w:rsidR="000852F6" w:rsidRDefault="000852F6" w:rsidP="000852F6">
      <w:pPr>
        <w:rPr>
          <w:sz w:val="20"/>
          <w:szCs w:val="20"/>
        </w:rPr>
      </w:pPr>
    </w:p>
    <w:p w14:paraId="428D0D0C" w14:textId="18CB1C08" w:rsidR="000224A1" w:rsidRPr="00A4233A" w:rsidRDefault="000224A1" w:rsidP="000224A1">
      <w:pPr>
        <w:rPr>
          <w:sz w:val="20"/>
          <w:szCs w:val="20"/>
        </w:rPr>
      </w:pPr>
      <w:r>
        <w:rPr>
          <w:sz w:val="20"/>
          <w:szCs w:val="20"/>
        </w:rPr>
        <w:t>(</w:t>
      </w:r>
      <w:r w:rsidRPr="00BF6B9D">
        <w:rPr>
          <w:sz w:val="20"/>
          <w:szCs w:val="20"/>
        </w:rPr>
        <w:t xml:space="preserve">Zusätzliche Auskünfte über die Vergabeunterlagen und diese Angebotsaufforderung sind spätestens bis zum </w:t>
      </w:r>
      <w:r w:rsidR="00ED00D7">
        <w:rPr>
          <w:sz w:val="20"/>
          <w:szCs w:val="20"/>
        </w:rPr>
        <w:t>06.08.2026</w:t>
      </w:r>
      <w:r>
        <w:rPr>
          <w:sz w:val="20"/>
          <w:szCs w:val="20"/>
        </w:rPr>
        <w:t xml:space="preserve"> </w:t>
      </w:r>
      <w:r w:rsidRPr="00BF6B9D">
        <w:rPr>
          <w:sz w:val="20"/>
          <w:szCs w:val="20"/>
        </w:rPr>
        <w:t>bei dem oben genannten Auftraggeber anzufordern.</w:t>
      </w:r>
      <w:r>
        <w:rPr>
          <w:sz w:val="20"/>
          <w:szCs w:val="20"/>
        </w:rPr>
        <w:t>)</w:t>
      </w:r>
    </w:p>
    <w:p w14:paraId="44F141B3" w14:textId="77777777" w:rsidR="000224A1" w:rsidRDefault="000224A1" w:rsidP="000852F6">
      <w:pPr>
        <w:rPr>
          <w:sz w:val="20"/>
          <w:szCs w:val="20"/>
        </w:rPr>
      </w:pPr>
    </w:p>
    <w:p w14:paraId="18384A74" w14:textId="77777777" w:rsidR="000224A1" w:rsidRPr="00A4233A" w:rsidRDefault="000224A1" w:rsidP="000852F6">
      <w:pPr>
        <w:rPr>
          <w:sz w:val="20"/>
          <w:szCs w:val="20"/>
        </w:rPr>
      </w:pPr>
    </w:p>
    <w:p w14:paraId="43B724E1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Stelle, bei der die Angebote einzureichen sind:</w:t>
      </w:r>
    </w:p>
    <w:p w14:paraId="640EAB9B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Hochsauerlandkreis</w:t>
      </w:r>
    </w:p>
    <w:p w14:paraId="21DA55FE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zentrale Vergabestelle</w:t>
      </w:r>
    </w:p>
    <w:p w14:paraId="5021AE57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Eichholzstraße 11</w:t>
      </w:r>
    </w:p>
    <w:p w14:paraId="372A1ADE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59821 Arnsberg</w:t>
      </w:r>
    </w:p>
    <w:p w14:paraId="655599A0" w14:textId="2AEB5F6C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Tel.: +49 291-941</w:t>
      </w:r>
      <w:r w:rsidR="00ED00D7">
        <w:rPr>
          <w:sz w:val="20"/>
          <w:szCs w:val="20"/>
        </w:rPr>
        <w:t>38</w:t>
      </w:r>
      <w:r w:rsidRPr="00A4233A">
        <w:rPr>
          <w:sz w:val="20"/>
          <w:szCs w:val="20"/>
        </w:rPr>
        <w:t>5</w:t>
      </w:r>
    </w:p>
    <w:p w14:paraId="1FF38D4E" w14:textId="77777777" w:rsidR="005107A9" w:rsidRDefault="005107A9" w:rsidP="00B06249">
      <w:pPr>
        <w:rPr>
          <w:sz w:val="20"/>
          <w:szCs w:val="20"/>
        </w:rPr>
      </w:pPr>
    </w:p>
    <w:p w14:paraId="5D80BEAE" w14:textId="77777777" w:rsidR="0041576D" w:rsidRDefault="0041576D" w:rsidP="00B06249">
      <w:pPr>
        <w:rPr>
          <w:sz w:val="20"/>
          <w:szCs w:val="20"/>
        </w:rPr>
      </w:pPr>
    </w:p>
    <w:p w14:paraId="2F1FEEC8" w14:textId="77777777" w:rsidR="00C36E43" w:rsidRPr="00A4233A" w:rsidRDefault="00C36E43" w:rsidP="00B51B6B">
      <w:pPr>
        <w:rPr>
          <w:rFonts w:eastAsia="Calibri"/>
          <w:sz w:val="20"/>
          <w:szCs w:val="20"/>
        </w:rPr>
      </w:pPr>
    </w:p>
    <w:p w14:paraId="771832C3" w14:textId="77777777" w:rsidR="00C36E43" w:rsidRPr="00B06249" w:rsidRDefault="00C36E43" w:rsidP="00B51B6B">
      <w:pPr>
        <w:rPr>
          <w:b/>
          <w:sz w:val="20"/>
          <w:szCs w:val="20"/>
        </w:rPr>
      </w:pPr>
      <w:r w:rsidRPr="00B06249">
        <w:rPr>
          <w:b/>
          <w:sz w:val="20"/>
          <w:szCs w:val="20"/>
        </w:rPr>
        <w:t>Zusammen mit dem Angebot bitte ich Sie folgende Unterlagen bzw. Nachweise einzureichen:</w:t>
      </w:r>
    </w:p>
    <w:p w14:paraId="2DA400F8" w14:textId="7AE142E8" w:rsidR="00ED00D7" w:rsidRDefault="00ED00D7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Eigenerklärung Mindestlohngesetz</w:t>
      </w:r>
    </w:p>
    <w:p w14:paraId="17A17E62" w14:textId="48173BFC" w:rsidR="00ED00D7" w:rsidRDefault="00ED00D7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VVB 124 – Eigenerklärung zur Eignung</w:t>
      </w:r>
    </w:p>
    <w:p w14:paraId="7660674F" w14:textId="44F2B203" w:rsidR="008843D0" w:rsidRDefault="00ED00D7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Leistungsverzeichnis</w:t>
      </w:r>
    </w:p>
    <w:p w14:paraId="6B68474B" w14:textId="77777777" w:rsidR="00F23659" w:rsidRPr="00F23659" w:rsidRDefault="00F23659" w:rsidP="00F23659">
      <w:pPr>
        <w:ind w:firstLine="708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(</w:t>
      </w:r>
      <w:r w:rsidRPr="00F23659">
        <w:rPr>
          <w:rFonts w:eastAsia="Calibri"/>
          <w:sz w:val="20"/>
          <w:szCs w:val="20"/>
        </w:rPr>
        <w:t>Bitte reichen Sie das bepreiste LV als P</w:t>
      </w:r>
      <w:r>
        <w:rPr>
          <w:rFonts w:eastAsia="Calibri"/>
          <w:sz w:val="20"/>
          <w:szCs w:val="20"/>
        </w:rPr>
        <w:t>DF-Datei und als GAEB-Datei ein.)</w:t>
      </w:r>
    </w:p>
    <w:p w14:paraId="1A84035B" w14:textId="77777777" w:rsidR="00F23659" w:rsidRDefault="00F23659" w:rsidP="00C36E43">
      <w:pPr>
        <w:rPr>
          <w:rFonts w:eastAsia="Calibri"/>
          <w:sz w:val="20"/>
          <w:szCs w:val="20"/>
        </w:rPr>
      </w:pPr>
    </w:p>
    <w:p w14:paraId="55817E51" w14:textId="77777777" w:rsidR="004058B7" w:rsidRDefault="004058B7" w:rsidP="004058B7">
      <w:pPr>
        <w:rPr>
          <w:b/>
          <w:sz w:val="20"/>
          <w:szCs w:val="20"/>
        </w:rPr>
      </w:pPr>
      <w:r>
        <w:rPr>
          <w:b/>
          <w:sz w:val="20"/>
          <w:szCs w:val="20"/>
        </w:rPr>
        <w:t>Anlagen zum Leistungsverzeichnis:</w:t>
      </w:r>
    </w:p>
    <w:p w14:paraId="63D7D578" w14:textId="774DEA58" w:rsidR="004058B7" w:rsidRDefault="0066288D" w:rsidP="008843D0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200203_AUS_RW Winterberg_Deckenplan.pdf</w:t>
      </w:r>
    </w:p>
    <w:p w14:paraId="10B75A8D" w14:textId="39D1F872" w:rsidR="0066288D" w:rsidRDefault="0066288D" w:rsidP="0066288D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260203_AUS_RW Winterberg_Erdgeschoss.pdf</w:t>
      </w:r>
    </w:p>
    <w:p w14:paraId="5744BE38" w14:textId="335BBE03" w:rsidR="0066288D" w:rsidRPr="0066288D" w:rsidRDefault="0066288D" w:rsidP="0066288D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260702_AUS_RW Winterberg_Schnitte Index A.pdf</w:t>
      </w:r>
    </w:p>
    <w:p w14:paraId="6A2559F2" w14:textId="77777777" w:rsidR="008843D0" w:rsidRDefault="008843D0" w:rsidP="00B06249">
      <w:pPr>
        <w:rPr>
          <w:b/>
          <w:sz w:val="20"/>
          <w:szCs w:val="20"/>
        </w:rPr>
      </w:pPr>
    </w:p>
    <w:p w14:paraId="35F894B2" w14:textId="77777777" w:rsidR="00C36E43" w:rsidRPr="00B06249" w:rsidRDefault="00C36E43" w:rsidP="00B06249">
      <w:pPr>
        <w:rPr>
          <w:b/>
          <w:sz w:val="20"/>
          <w:szCs w:val="20"/>
        </w:rPr>
      </w:pPr>
      <w:r w:rsidRPr="00A4233A">
        <w:rPr>
          <w:b/>
          <w:sz w:val="20"/>
          <w:szCs w:val="20"/>
        </w:rPr>
        <w:t xml:space="preserve">Beigefügte </w:t>
      </w:r>
      <w:r w:rsidR="00A62CCF">
        <w:rPr>
          <w:b/>
          <w:sz w:val="20"/>
          <w:szCs w:val="20"/>
        </w:rPr>
        <w:t>besondere Vertragsbedingungen:</w:t>
      </w:r>
    </w:p>
    <w:p w14:paraId="1C6D4D34" w14:textId="647A2B15" w:rsidR="008843D0" w:rsidRDefault="0066288D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260717 Anlage 2_VHB 214.pdf</w:t>
      </w:r>
    </w:p>
    <w:p w14:paraId="7E19693B" w14:textId="67AB6085" w:rsidR="0066288D" w:rsidRDefault="0066288D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VHB 513 10-2018 Besondere Vertragsbedingungen TVvG NRW</w:t>
      </w:r>
    </w:p>
    <w:p w14:paraId="283783E2" w14:textId="77777777" w:rsidR="008843D0" w:rsidRDefault="008843D0" w:rsidP="004058B7">
      <w:pPr>
        <w:rPr>
          <w:sz w:val="20"/>
          <w:szCs w:val="20"/>
          <w:u w:val="single"/>
        </w:rPr>
      </w:pPr>
    </w:p>
    <w:p w14:paraId="7237F939" w14:textId="77777777" w:rsidR="000224A1" w:rsidRDefault="000224A1" w:rsidP="004058B7">
      <w:pPr>
        <w:rPr>
          <w:sz w:val="20"/>
          <w:szCs w:val="20"/>
          <w:u w:val="single"/>
        </w:rPr>
      </w:pPr>
    </w:p>
    <w:p w14:paraId="74CB2D38" w14:textId="77777777" w:rsidR="00B06249" w:rsidRPr="004058B7" w:rsidRDefault="00B06249" w:rsidP="004058B7">
      <w:pPr>
        <w:rPr>
          <w:rFonts w:eastAsia="Calibri"/>
          <w:sz w:val="20"/>
          <w:szCs w:val="20"/>
        </w:rPr>
      </w:pPr>
      <w:r w:rsidRPr="004058B7">
        <w:rPr>
          <w:sz w:val="20"/>
          <w:szCs w:val="20"/>
          <w:u w:val="single"/>
        </w:rPr>
        <w:t>Sonstige Hinweise:</w:t>
      </w:r>
    </w:p>
    <w:p w14:paraId="3192BF6C" w14:textId="77777777" w:rsidR="00B06249" w:rsidRPr="00B06249" w:rsidRDefault="00B06249" w:rsidP="005C009B">
      <w:pPr>
        <w:ind w:left="142" w:hanging="142"/>
        <w:jc w:val="both"/>
        <w:rPr>
          <w:sz w:val="20"/>
          <w:szCs w:val="20"/>
        </w:rPr>
      </w:pPr>
      <w:r w:rsidRPr="00B06249">
        <w:rPr>
          <w:sz w:val="20"/>
          <w:szCs w:val="20"/>
        </w:rPr>
        <w:t>-</w:t>
      </w:r>
      <w:r>
        <w:rPr>
          <w:sz w:val="20"/>
          <w:szCs w:val="20"/>
        </w:rPr>
        <w:t xml:space="preserve"> Einziges Zuschlagskriterium ist der Angebotspreis.</w:t>
      </w:r>
    </w:p>
    <w:p w14:paraId="65C6524C" w14:textId="77777777" w:rsidR="00B06249" w:rsidRDefault="00B06249" w:rsidP="005C009B">
      <w:pPr>
        <w:ind w:left="142" w:hanging="142"/>
        <w:jc w:val="both"/>
        <w:rPr>
          <w:sz w:val="20"/>
          <w:szCs w:val="20"/>
        </w:rPr>
      </w:pPr>
    </w:p>
    <w:p w14:paraId="0EF82468" w14:textId="55399501" w:rsidR="00B06249" w:rsidRDefault="008D4174" w:rsidP="005C009B">
      <w:pPr>
        <w:ind w:left="142" w:hanging="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8D4174">
        <w:rPr>
          <w:sz w:val="20"/>
          <w:szCs w:val="20"/>
        </w:rPr>
        <w:t xml:space="preserve">Verhandlungen finden bei öffentlichen Ausschreibungen </w:t>
      </w:r>
      <w:r w:rsidR="00B826DB" w:rsidRPr="008D4174">
        <w:rPr>
          <w:sz w:val="20"/>
          <w:szCs w:val="20"/>
        </w:rPr>
        <w:t xml:space="preserve">in der Regel </w:t>
      </w:r>
      <w:r w:rsidRPr="008D4174">
        <w:rPr>
          <w:sz w:val="20"/>
          <w:szCs w:val="20"/>
        </w:rPr>
        <w:t xml:space="preserve">nicht statt, sind </w:t>
      </w:r>
      <w:r w:rsidR="00B826DB">
        <w:rPr>
          <w:sz w:val="20"/>
          <w:szCs w:val="20"/>
        </w:rPr>
        <w:t xml:space="preserve">jedoch </w:t>
      </w:r>
      <w:r w:rsidR="00221E91">
        <w:rPr>
          <w:sz w:val="20"/>
          <w:szCs w:val="20"/>
        </w:rPr>
        <w:t xml:space="preserve">bei </w:t>
      </w:r>
      <w:r w:rsidR="00B826DB">
        <w:rPr>
          <w:sz w:val="20"/>
          <w:szCs w:val="20"/>
        </w:rPr>
        <w:t>Vorliegen</w:t>
      </w:r>
      <w:r w:rsidRPr="008D4174">
        <w:rPr>
          <w:sz w:val="20"/>
          <w:szCs w:val="20"/>
        </w:rPr>
        <w:t xml:space="preserve"> besondere</w:t>
      </w:r>
      <w:r w:rsidR="00221E91">
        <w:rPr>
          <w:sz w:val="20"/>
          <w:szCs w:val="20"/>
        </w:rPr>
        <w:t>r</w:t>
      </w:r>
      <w:r w:rsidRPr="008D4174">
        <w:rPr>
          <w:sz w:val="20"/>
          <w:szCs w:val="20"/>
        </w:rPr>
        <w:t xml:space="preserve"> Umstände zulässig und möglich.</w:t>
      </w:r>
    </w:p>
    <w:p w14:paraId="458947DA" w14:textId="77777777" w:rsidR="008D4174" w:rsidRDefault="008D4174" w:rsidP="005C009B">
      <w:pPr>
        <w:ind w:left="142" w:hanging="142"/>
        <w:jc w:val="both"/>
        <w:rPr>
          <w:sz w:val="20"/>
          <w:szCs w:val="20"/>
        </w:rPr>
      </w:pPr>
    </w:p>
    <w:p w14:paraId="60996A38" w14:textId="77777777" w:rsidR="00B06249" w:rsidRPr="00B06249" w:rsidRDefault="00B06249" w:rsidP="005C009B">
      <w:pPr>
        <w:ind w:left="142" w:hanging="142"/>
        <w:jc w:val="both"/>
        <w:rPr>
          <w:sz w:val="20"/>
          <w:szCs w:val="20"/>
        </w:rPr>
      </w:pPr>
      <w:r w:rsidRPr="00B06249">
        <w:rPr>
          <w:sz w:val="20"/>
          <w:szCs w:val="20"/>
        </w:rPr>
        <w:t>-</w:t>
      </w:r>
      <w:r>
        <w:rPr>
          <w:sz w:val="20"/>
          <w:szCs w:val="20"/>
        </w:rPr>
        <w:t xml:space="preserve"> Fehlende, unvollständige oder fehlerhafte Unterlagen können nachgefordert werden.</w:t>
      </w:r>
    </w:p>
    <w:p w14:paraId="788CC846" w14:textId="77777777" w:rsidR="00B06249" w:rsidRDefault="00B06249" w:rsidP="005C009B">
      <w:pPr>
        <w:ind w:left="142" w:hanging="142"/>
        <w:jc w:val="both"/>
        <w:rPr>
          <w:rFonts w:eastAsia="Calibri"/>
          <w:sz w:val="20"/>
          <w:szCs w:val="20"/>
        </w:rPr>
      </w:pPr>
    </w:p>
    <w:p w14:paraId="4BEC0EC7" w14:textId="77777777" w:rsidR="00F23659" w:rsidRDefault="00A5165C" w:rsidP="005C009B">
      <w:pPr>
        <w:ind w:left="142" w:hanging="142"/>
        <w:jc w:val="both"/>
        <w:rPr>
          <w:rFonts w:eastAsia="Calibri"/>
          <w:sz w:val="20"/>
          <w:szCs w:val="20"/>
        </w:rPr>
      </w:pPr>
      <w:r w:rsidRPr="00A5165C">
        <w:rPr>
          <w:rFonts w:eastAsia="Calibri"/>
          <w:sz w:val="20"/>
          <w:szCs w:val="20"/>
        </w:rPr>
        <w:t>-</w:t>
      </w:r>
      <w:r>
        <w:rPr>
          <w:rFonts w:eastAsia="Calibri"/>
          <w:sz w:val="20"/>
          <w:szCs w:val="20"/>
        </w:rPr>
        <w:t xml:space="preserve"> Die Abgabe von Nebenangeboten und / oder mehreren Hauptangeboten ist zulässig.</w:t>
      </w:r>
    </w:p>
    <w:p w14:paraId="39FFD11E" w14:textId="77777777" w:rsidR="00F23659" w:rsidRDefault="00F23659" w:rsidP="005C009B">
      <w:pPr>
        <w:ind w:left="142" w:hanging="142"/>
        <w:jc w:val="both"/>
        <w:rPr>
          <w:rFonts w:eastAsia="Calibri"/>
          <w:sz w:val="20"/>
          <w:szCs w:val="20"/>
        </w:rPr>
      </w:pPr>
    </w:p>
    <w:p w14:paraId="26064A29" w14:textId="16866E51" w:rsidR="005C060E" w:rsidRDefault="000224A1" w:rsidP="005C009B">
      <w:pPr>
        <w:pStyle w:val="Listenabsatz"/>
        <w:numPr>
          <w:ilvl w:val="0"/>
          <w:numId w:val="13"/>
        </w:numPr>
        <w:ind w:left="142" w:hanging="142"/>
        <w:jc w:val="both"/>
        <w:rPr>
          <w:rFonts w:eastAsia="Calibri"/>
          <w:sz w:val="20"/>
          <w:szCs w:val="20"/>
        </w:rPr>
      </w:pPr>
      <w:r w:rsidRPr="00BF6B9D">
        <w:rPr>
          <w:rFonts w:eastAsia="Calibri"/>
          <w:sz w:val="20"/>
          <w:szCs w:val="20"/>
        </w:rPr>
        <w:t>Die von Ihnen erbetenen, personenbezogenen Angaben werden im Rahmen des Vergabeverfahrens verarbeitet und gespeichert. Ihre Angaben sind Voraussetzung für die Berücksichtigung Ihres Angebotes.</w:t>
      </w:r>
    </w:p>
    <w:p w14:paraId="4268EAD9" w14:textId="77777777" w:rsidR="005C009B" w:rsidRDefault="005C009B" w:rsidP="005C009B">
      <w:pPr>
        <w:pStyle w:val="Listenabsatz"/>
        <w:ind w:left="142"/>
        <w:jc w:val="both"/>
        <w:rPr>
          <w:rFonts w:eastAsia="Calibri"/>
          <w:sz w:val="20"/>
          <w:szCs w:val="20"/>
        </w:rPr>
      </w:pPr>
    </w:p>
    <w:p w14:paraId="7DDBB210" w14:textId="09CE1784" w:rsidR="005C009B" w:rsidRPr="000224A1" w:rsidRDefault="005C009B" w:rsidP="005C009B">
      <w:pPr>
        <w:pStyle w:val="Listenabsatz"/>
        <w:numPr>
          <w:ilvl w:val="0"/>
          <w:numId w:val="13"/>
        </w:numPr>
        <w:ind w:left="142" w:hanging="142"/>
        <w:jc w:val="both"/>
        <w:rPr>
          <w:rFonts w:eastAsia="Calibri"/>
          <w:sz w:val="20"/>
          <w:szCs w:val="20"/>
        </w:rPr>
      </w:pPr>
      <w:r w:rsidRPr="005C009B">
        <w:rPr>
          <w:rFonts w:eastAsia="Calibri"/>
          <w:sz w:val="20"/>
          <w:szCs w:val="20"/>
        </w:rPr>
        <w:lastRenderedPageBreak/>
        <w:t>Mit der Teilnahme erklärt sich der Bieter dazu bereit, dass die Ergebnisse aus der Angebotsöffnung, insbesondere die Angebotsendpreise, allen Bietern zur Verfügung gestellt werden. Einzelpreise werden nicht veröffentlicht.</w:t>
      </w:r>
    </w:p>
    <w:p w14:paraId="5A57CDB3" w14:textId="77777777" w:rsidR="005C060E" w:rsidRDefault="005C060E" w:rsidP="005C009B">
      <w:pPr>
        <w:ind w:left="142" w:hanging="142"/>
        <w:jc w:val="both"/>
        <w:rPr>
          <w:rFonts w:eastAsia="Calibri"/>
          <w:sz w:val="20"/>
          <w:szCs w:val="20"/>
        </w:rPr>
      </w:pPr>
    </w:p>
    <w:p w14:paraId="757B3ED1" w14:textId="77777777" w:rsidR="00F23659" w:rsidRDefault="00F23659" w:rsidP="005C009B">
      <w:pPr>
        <w:ind w:left="142" w:hanging="142"/>
        <w:jc w:val="both"/>
        <w:rPr>
          <w:rFonts w:eastAsia="Calibri"/>
          <w:sz w:val="20"/>
          <w:szCs w:val="20"/>
        </w:rPr>
      </w:pPr>
      <w:r w:rsidRPr="00F23659">
        <w:rPr>
          <w:rFonts w:eastAsia="Calibri"/>
          <w:sz w:val="20"/>
          <w:szCs w:val="20"/>
        </w:rPr>
        <w:t>-</w:t>
      </w:r>
      <w:r>
        <w:rPr>
          <w:rFonts w:eastAsia="Calibri"/>
          <w:sz w:val="20"/>
          <w:szCs w:val="20"/>
        </w:rPr>
        <w:t xml:space="preserve"> </w:t>
      </w:r>
      <w:r w:rsidRPr="00F23659">
        <w:rPr>
          <w:rFonts w:eastAsia="Calibri"/>
          <w:sz w:val="20"/>
          <w:szCs w:val="20"/>
        </w:rPr>
        <w:t>Der Download der Vergabeunterlagen vom Portal erfolgt g</w:t>
      </w:r>
      <w:r>
        <w:rPr>
          <w:rFonts w:eastAsia="Calibri"/>
          <w:sz w:val="20"/>
          <w:szCs w:val="20"/>
        </w:rPr>
        <w:t xml:space="preserve">ebührenfrei. Eine Registrierung ist </w:t>
      </w:r>
      <w:r w:rsidRPr="00F23659">
        <w:rPr>
          <w:rFonts w:eastAsia="Calibri"/>
          <w:sz w:val="20"/>
          <w:szCs w:val="20"/>
        </w:rPr>
        <w:t>nicht erforderlich. Die Registrierung als Bewerber auf dem Por</w:t>
      </w:r>
      <w:r>
        <w:rPr>
          <w:rFonts w:eastAsia="Calibri"/>
          <w:sz w:val="20"/>
          <w:szCs w:val="20"/>
        </w:rPr>
        <w:t xml:space="preserve">tal wird aber empfohlen, um die </w:t>
      </w:r>
      <w:r w:rsidRPr="00F23659">
        <w:rPr>
          <w:rFonts w:eastAsia="Calibri"/>
          <w:sz w:val="20"/>
          <w:szCs w:val="20"/>
        </w:rPr>
        <w:t>Kommunikation zwischen Bieter und Vergabestelle sicherzust</w:t>
      </w:r>
      <w:r>
        <w:rPr>
          <w:rFonts w:eastAsia="Calibri"/>
          <w:sz w:val="20"/>
          <w:szCs w:val="20"/>
        </w:rPr>
        <w:t xml:space="preserve">ellen. Ansonsten obliegt es dem </w:t>
      </w:r>
      <w:r w:rsidRPr="00F23659">
        <w:rPr>
          <w:rFonts w:eastAsia="Calibri"/>
          <w:sz w:val="20"/>
          <w:szCs w:val="20"/>
        </w:rPr>
        <w:t>Bewerber, sich kontinuierlich über die Kommunikation im</w:t>
      </w:r>
      <w:r>
        <w:rPr>
          <w:rFonts w:eastAsia="Calibri"/>
          <w:sz w:val="20"/>
          <w:szCs w:val="20"/>
        </w:rPr>
        <w:t xml:space="preserve"> Verfahren und die Änderung von </w:t>
      </w:r>
      <w:r w:rsidRPr="00F23659">
        <w:rPr>
          <w:rFonts w:eastAsia="Calibri"/>
          <w:sz w:val="20"/>
          <w:szCs w:val="20"/>
        </w:rPr>
        <w:t>inhaltlichen oder verfahrensmäßigen Daten zu unterrichten.</w:t>
      </w:r>
    </w:p>
    <w:p w14:paraId="1425BC42" w14:textId="77777777" w:rsidR="00F23659" w:rsidRDefault="00F23659" w:rsidP="00F23659">
      <w:pPr>
        <w:jc w:val="both"/>
        <w:rPr>
          <w:rFonts w:eastAsia="Calibri"/>
          <w:sz w:val="20"/>
          <w:szCs w:val="20"/>
        </w:rPr>
      </w:pPr>
    </w:p>
    <w:p w14:paraId="06B3EBD9" w14:textId="77777777" w:rsidR="00F23659" w:rsidRDefault="00F23659" w:rsidP="00F23659">
      <w:pPr>
        <w:rPr>
          <w:rFonts w:eastAsia="Calibri"/>
          <w:sz w:val="20"/>
          <w:szCs w:val="20"/>
        </w:rPr>
      </w:pPr>
    </w:p>
    <w:p w14:paraId="1E591AB5" w14:textId="77777777" w:rsidR="00B06249" w:rsidRDefault="00B06249" w:rsidP="00C36E43">
      <w:pPr>
        <w:rPr>
          <w:rFonts w:eastAsia="Calibri"/>
          <w:sz w:val="20"/>
          <w:szCs w:val="20"/>
        </w:rPr>
      </w:pPr>
    </w:p>
    <w:p w14:paraId="5B626393" w14:textId="77777777" w:rsidR="00B06249" w:rsidRPr="00A4233A" w:rsidRDefault="00B06249" w:rsidP="00C36E43">
      <w:pPr>
        <w:rPr>
          <w:rFonts w:eastAsia="Calibri"/>
          <w:sz w:val="20"/>
          <w:szCs w:val="20"/>
        </w:rPr>
      </w:pPr>
    </w:p>
    <w:p w14:paraId="6892E5BA" w14:textId="77777777" w:rsidR="00B51B6B" w:rsidRPr="00A4233A" w:rsidRDefault="00B51B6B" w:rsidP="00B51B6B">
      <w:pPr>
        <w:rPr>
          <w:rFonts w:eastAsia="Calibri"/>
          <w:sz w:val="20"/>
          <w:szCs w:val="20"/>
        </w:rPr>
      </w:pPr>
      <w:r w:rsidRPr="00A4233A">
        <w:rPr>
          <w:rFonts w:eastAsia="Calibri"/>
          <w:sz w:val="20"/>
          <w:szCs w:val="20"/>
        </w:rPr>
        <w:t>Mit freundlichen Grüßen</w:t>
      </w:r>
    </w:p>
    <w:p w14:paraId="6683FCEA" w14:textId="77777777" w:rsidR="00B51B6B" w:rsidRPr="00A4233A" w:rsidRDefault="00B51B6B" w:rsidP="00B51B6B">
      <w:pPr>
        <w:rPr>
          <w:rFonts w:eastAsia="Calibri"/>
          <w:sz w:val="20"/>
          <w:szCs w:val="20"/>
        </w:rPr>
      </w:pPr>
      <w:r w:rsidRPr="00A4233A">
        <w:rPr>
          <w:rFonts w:eastAsia="Calibri"/>
          <w:sz w:val="20"/>
          <w:szCs w:val="20"/>
        </w:rPr>
        <w:t>Im Auftrag</w:t>
      </w:r>
    </w:p>
    <w:p w14:paraId="708A8FDF" w14:textId="77777777" w:rsidR="00B51B6B" w:rsidRPr="00A4233A" w:rsidRDefault="00B51B6B" w:rsidP="00B51B6B">
      <w:pPr>
        <w:rPr>
          <w:rFonts w:eastAsia="Calibri"/>
          <w:sz w:val="20"/>
          <w:szCs w:val="20"/>
        </w:rPr>
      </w:pPr>
    </w:p>
    <w:p w14:paraId="25ED4BB5" w14:textId="224E36CB" w:rsidR="002A7477" w:rsidRDefault="00101ACA" w:rsidP="00B51B6B">
      <w:pPr>
        <w:pStyle w:val="kopfallgem9"/>
        <w:rPr>
          <w:sz w:val="20"/>
          <w:szCs w:val="20"/>
        </w:rPr>
      </w:pPr>
      <w:r>
        <w:rPr>
          <w:sz w:val="20"/>
          <w:szCs w:val="20"/>
        </w:rPr>
        <w:t xml:space="preserve">gez. </w:t>
      </w:r>
      <w:r w:rsidR="002A7477">
        <w:rPr>
          <w:sz w:val="20"/>
          <w:szCs w:val="20"/>
        </w:rPr>
        <w:t>Kleinehr</w:t>
      </w:r>
    </w:p>
    <w:p w14:paraId="2426B990" w14:textId="0C61FB2B" w:rsidR="00C36E43" w:rsidRPr="00A4233A" w:rsidRDefault="00C36E43" w:rsidP="00B51B6B">
      <w:pPr>
        <w:pStyle w:val="kopfallgem9"/>
        <w:rPr>
          <w:sz w:val="20"/>
          <w:szCs w:val="20"/>
        </w:rPr>
      </w:pPr>
      <w:r w:rsidRPr="00A4233A">
        <w:rPr>
          <w:sz w:val="20"/>
          <w:szCs w:val="20"/>
        </w:rPr>
        <w:t>Vergabestelle Hochsauerlandkreis</w:t>
      </w:r>
    </w:p>
    <w:sectPr w:rsidR="00C36E43" w:rsidRPr="00A4233A" w:rsidSect="0029008C">
      <w:headerReference w:type="default" r:id="rId13"/>
      <w:headerReference w:type="first" r:id="rId14"/>
      <w:footerReference w:type="first" r:id="rId15"/>
      <w:type w:val="continuous"/>
      <w:pgSz w:w="11906" w:h="16838" w:code="9"/>
      <w:pgMar w:top="851" w:right="1134" w:bottom="102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16D72" w14:textId="77777777" w:rsidR="00FF3D01" w:rsidRDefault="00FF3D01">
      <w:r>
        <w:separator/>
      </w:r>
    </w:p>
  </w:endnote>
  <w:endnote w:type="continuationSeparator" w:id="0">
    <w:p w14:paraId="68A71FA2" w14:textId="77777777" w:rsidR="00FF3D01" w:rsidRDefault="00FF3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-DIN Condensed">
    <w:altName w:val="Arial Narrow"/>
    <w:panose1 w:val="00000000000000000000"/>
    <w:charset w:val="00"/>
    <w:family w:val="swiss"/>
    <w:notTrueType/>
    <w:pitch w:val="variable"/>
    <w:sig w:usb0="00000003" w:usb1="4000000A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A9F9" w14:textId="77777777" w:rsidR="00C45CA3" w:rsidRDefault="000B57AD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>
      <w:rPr>
        <w:noProof/>
        <w:lang w:eastAsia="de-DE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351C08CC" wp14:editId="0F8A58E6">
              <wp:simplePos x="0" y="0"/>
              <wp:positionH relativeFrom="column">
                <wp:posOffset>6985</wp:posOffset>
              </wp:positionH>
              <wp:positionV relativeFrom="paragraph">
                <wp:posOffset>14604</wp:posOffset>
              </wp:positionV>
              <wp:extent cx="6202680" cy="0"/>
              <wp:effectExtent l="0" t="0" r="7620" b="0"/>
              <wp:wrapNone/>
              <wp:docPr id="6" name="Gerader Verbinde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0268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D788AC" id="Gerader Verbinder 5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55pt,1.15pt" to="488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" strokecolor="#7f7f7f" strokeweight="1pt">
              <o:lock v:ext="edit" shapetype="f"/>
            </v:line>
          </w:pict>
        </mc:Fallback>
      </mc:AlternateContent>
    </w:r>
  </w:p>
  <w:p w14:paraId="1A70B6C9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 xml:space="preserve">Mo - Do. </w:t>
    </w:r>
    <w:r w:rsidRPr="00F53036">
      <w:rPr>
        <w:color w:val="0D0D0D"/>
        <w:sz w:val="12"/>
        <w:szCs w:val="12"/>
      </w:rPr>
      <w:tab/>
      <w:t>08.30 - 12.00 Uhr</w:t>
    </w:r>
    <w:r w:rsidRPr="00F53036">
      <w:rPr>
        <w:color w:val="0D0D0D"/>
        <w:sz w:val="12"/>
        <w:szCs w:val="12"/>
      </w:rPr>
      <w:tab/>
      <w:t>Individuelle Öffnungszeiten</w:t>
    </w:r>
    <w:r w:rsidRPr="00F53036">
      <w:rPr>
        <w:color w:val="0D0D0D"/>
        <w:sz w:val="12"/>
        <w:szCs w:val="12"/>
      </w:rPr>
      <w:tab/>
      <w:t>Sparkasse Hochsauerland</w:t>
    </w:r>
    <w:r w:rsidRPr="00F53036">
      <w:rPr>
        <w:color w:val="0D0D0D"/>
        <w:sz w:val="12"/>
        <w:szCs w:val="12"/>
      </w:rPr>
      <w:tab/>
      <w:t>Sparkasse Arnsberg-Sundern</w:t>
    </w:r>
    <w:r w:rsidRPr="00F53036">
      <w:rPr>
        <w:color w:val="0D0D0D"/>
        <w:sz w:val="12"/>
        <w:szCs w:val="12"/>
      </w:rPr>
      <w:tab/>
      <w:t>Sparkasse Mitten im Sauerland</w:t>
    </w:r>
  </w:p>
  <w:p w14:paraId="71210420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 xml:space="preserve">Mo., Mi., Do. </w:t>
    </w:r>
    <w:r w:rsidRPr="00F53036">
      <w:rPr>
        <w:color w:val="0D0D0D"/>
        <w:sz w:val="12"/>
        <w:szCs w:val="12"/>
      </w:rPr>
      <w:tab/>
      <w:t>14.00 - 15.30 Uhr</w:t>
    </w:r>
    <w:r w:rsidRPr="00F53036">
      <w:rPr>
        <w:color w:val="0D0D0D"/>
        <w:sz w:val="12"/>
        <w:szCs w:val="12"/>
      </w:rPr>
      <w:tab/>
      <w:t>und Angaben zu De-Mail</w:t>
    </w:r>
    <w:r w:rsidRPr="00F53036">
      <w:rPr>
        <w:color w:val="0D0D0D"/>
        <w:sz w:val="12"/>
        <w:szCs w:val="12"/>
      </w:rPr>
      <w:tab/>
      <w:t xml:space="preserve">IBAN: </w:t>
    </w:r>
    <w:r w:rsidRPr="00F53036">
      <w:rPr>
        <w:color w:val="0D0D0D"/>
        <w:sz w:val="12"/>
        <w:szCs w:val="12"/>
      </w:rPr>
      <w:tab/>
      <w:t>DE64 4165 1770 0000 0001 90</w:t>
    </w:r>
    <w:r w:rsidRPr="00F53036">
      <w:rPr>
        <w:color w:val="0D0D0D"/>
        <w:sz w:val="12"/>
        <w:szCs w:val="12"/>
      </w:rPr>
      <w:tab/>
      <w:t>IBAN:</w:t>
    </w:r>
    <w:r w:rsidRPr="00F53036">
      <w:rPr>
        <w:color w:val="0D0D0D"/>
        <w:sz w:val="12"/>
        <w:szCs w:val="12"/>
      </w:rPr>
      <w:tab/>
      <w:t>DE40 4665 0005 0001 0073 27</w:t>
    </w:r>
    <w:r w:rsidRPr="00F53036">
      <w:rPr>
        <w:color w:val="0D0D0D"/>
        <w:sz w:val="12"/>
        <w:szCs w:val="12"/>
      </w:rPr>
      <w:tab/>
      <w:t>IBAN:</w:t>
    </w:r>
    <w:r w:rsidRPr="00F53036">
      <w:rPr>
        <w:color w:val="0D0D0D"/>
        <w:sz w:val="12"/>
        <w:szCs w:val="12"/>
      </w:rPr>
      <w:tab/>
      <w:t>DE77 4645 1012 0000 0000 18</w:t>
    </w:r>
  </w:p>
  <w:p w14:paraId="1AA827EE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>Di.</w:t>
    </w:r>
    <w:r w:rsidRPr="00F53036">
      <w:rPr>
        <w:color w:val="0D0D0D"/>
        <w:sz w:val="12"/>
        <w:szCs w:val="12"/>
      </w:rPr>
      <w:tab/>
      <w:t>14.00 - 17.00 Uhr</w:t>
    </w:r>
    <w:r w:rsidRPr="00F53036">
      <w:rPr>
        <w:color w:val="0D0D0D"/>
        <w:sz w:val="12"/>
        <w:szCs w:val="12"/>
      </w:rPr>
      <w:tab/>
      <w:t>sowie E-Post finden Sie</w:t>
    </w:r>
    <w:r w:rsidRPr="00F53036">
      <w:rPr>
        <w:color w:val="0D0D0D"/>
        <w:sz w:val="12"/>
        <w:szCs w:val="12"/>
      </w:rPr>
      <w:tab/>
      <w:t xml:space="preserve">BIC: </w:t>
    </w:r>
    <w:r w:rsidRPr="00F53036">
      <w:rPr>
        <w:color w:val="0D0D0D"/>
        <w:sz w:val="12"/>
        <w:szCs w:val="12"/>
      </w:rPr>
      <w:tab/>
      <w:t>WELADED1HSL</w:t>
    </w:r>
    <w:r w:rsidRPr="00F53036">
      <w:rPr>
        <w:color w:val="0D0D0D"/>
        <w:sz w:val="12"/>
        <w:szCs w:val="12"/>
      </w:rPr>
      <w:tab/>
      <w:t>BIC:</w:t>
    </w:r>
    <w:r w:rsidRPr="00F53036">
      <w:rPr>
        <w:color w:val="0D0D0D"/>
        <w:sz w:val="12"/>
        <w:szCs w:val="12"/>
      </w:rPr>
      <w:tab/>
      <w:t>WELADED1ARN</w:t>
    </w:r>
    <w:r w:rsidRPr="00F53036">
      <w:rPr>
        <w:color w:val="0D0D0D"/>
        <w:sz w:val="12"/>
        <w:szCs w:val="12"/>
      </w:rPr>
      <w:tab/>
      <w:t>BIC:</w:t>
    </w:r>
    <w:r w:rsidRPr="00F53036">
      <w:rPr>
        <w:color w:val="0D0D0D"/>
        <w:sz w:val="12"/>
        <w:szCs w:val="12"/>
      </w:rPr>
      <w:tab/>
      <w:t>WELADED1MES</w:t>
    </w:r>
  </w:p>
  <w:p w14:paraId="401082F1" w14:textId="77777777" w:rsidR="00C45CA3" w:rsidRPr="00F53036" w:rsidRDefault="002F3F29" w:rsidP="00BB58BE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>Fr.</w:t>
    </w:r>
    <w:r w:rsidRPr="00F53036">
      <w:rPr>
        <w:color w:val="0D0D0D"/>
        <w:sz w:val="12"/>
        <w:szCs w:val="12"/>
      </w:rPr>
      <w:tab/>
      <w:t>08.30 - 1</w:t>
    </w:r>
    <w:r>
      <w:rPr>
        <w:color w:val="0D0D0D"/>
        <w:sz w:val="12"/>
        <w:szCs w:val="12"/>
      </w:rPr>
      <w:t>3</w:t>
    </w:r>
    <w:r w:rsidRPr="00F53036">
      <w:rPr>
        <w:color w:val="0D0D0D"/>
        <w:sz w:val="12"/>
        <w:szCs w:val="12"/>
      </w:rPr>
      <w:t>.</w:t>
    </w:r>
    <w:r>
      <w:rPr>
        <w:color w:val="0D0D0D"/>
        <w:sz w:val="12"/>
        <w:szCs w:val="12"/>
      </w:rPr>
      <w:t>0</w:t>
    </w:r>
    <w:r w:rsidR="00BB58BE">
      <w:rPr>
        <w:color w:val="0D0D0D"/>
        <w:sz w:val="12"/>
        <w:szCs w:val="12"/>
      </w:rPr>
      <w:t>0 Uhr</w:t>
    </w:r>
    <w:r w:rsidR="00BB58BE">
      <w:rPr>
        <w:color w:val="0D0D0D"/>
        <w:sz w:val="12"/>
        <w:szCs w:val="12"/>
      </w:rPr>
      <w:tab/>
      <w:t>im Internet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B74C8" w14:textId="77777777" w:rsidR="005F2321" w:rsidRDefault="000B57AD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2D0EC57A" wp14:editId="2ABAAEAA">
              <wp:simplePos x="0" y="0"/>
              <wp:positionH relativeFrom="column">
                <wp:posOffset>6985</wp:posOffset>
              </wp:positionH>
              <wp:positionV relativeFrom="paragraph">
                <wp:posOffset>43179</wp:posOffset>
              </wp:positionV>
              <wp:extent cx="6202680" cy="0"/>
              <wp:effectExtent l="0" t="0" r="7620" b="0"/>
              <wp:wrapNone/>
              <wp:docPr id="5" name="Gerader Verbinde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0268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FC0402" id="Gerader Verbinder 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55pt,3.4pt" to="488.9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" strokecolor="#7f7f7f" strokeweight="1pt">
              <o:lock v:ext="edit" shapetype="f"/>
            </v:line>
          </w:pict>
        </mc:Fallback>
      </mc:AlternateContent>
    </w:r>
  </w:p>
  <w:p w14:paraId="451C04A8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 xml:space="preserve">Mo - Do. </w:t>
    </w:r>
    <w:r w:rsidRPr="00D43FF6">
      <w:rPr>
        <w:sz w:val="12"/>
        <w:szCs w:val="12"/>
      </w:rPr>
      <w:tab/>
      <w:t>8.30 - 12.00 Uhr</w:t>
    </w:r>
    <w:r w:rsidRPr="00D43FF6">
      <w:rPr>
        <w:sz w:val="12"/>
        <w:szCs w:val="12"/>
      </w:rPr>
      <w:tab/>
    </w:r>
    <w:r>
      <w:rPr>
        <w:sz w:val="12"/>
        <w:szCs w:val="12"/>
      </w:rPr>
      <w:t>Individuelle Öffnungszeiten</w:t>
    </w:r>
    <w:r>
      <w:rPr>
        <w:sz w:val="12"/>
        <w:szCs w:val="12"/>
      </w:rPr>
      <w:tab/>
    </w:r>
    <w:r w:rsidRPr="00D43FF6">
      <w:rPr>
        <w:sz w:val="12"/>
        <w:szCs w:val="12"/>
      </w:rPr>
      <w:t>Sparkasse Hochsauerland</w:t>
    </w:r>
    <w:r>
      <w:rPr>
        <w:sz w:val="12"/>
        <w:szCs w:val="12"/>
      </w:rPr>
      <w:tab/>
      <w:t>Sparkasse Arnsberg-Sundern</w:t>
    </w:r>
    <w:r>
      <w:rPr>
        <w:sz w:val="12"/>
        <w:szCs w:val="12"/>
      </w:rPr>
      <w:tab/>
      <w:t>Sparkasse Mitten im Sauerland</w:t>
    </w:r>
  </w:p>
  <w:p w14:paraId="5EEB7F5D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 xml:space="preserve">Mo., Mi., Do. </w:t>
    </w:r>
    <w:r w:rsidRPr="00D43FF6">
      <w:rPr>
        <w:sz w:val="12"/>
        <w:szCs w:val="12"/>
      </w:rPr>
      <w:tab/>
      <w:t>14.00 - 15.30 Uhr</w:t>
    </w:r>
    <w:r w:rsidRPr="00D43FF6">
      <w:rPr>
        <w:sz w:val="12"/>
        <w:szCs w:val="12"/>
      </w:rPr>
      <w:tab/>
    </w:r>
    <w:r>
      <w:rPr>
        <w:sz w:val="12"/>
        <w:szCs w:val="12"/>
      </w:rPr>
      <w:t>und Angaben zu De-Mail</w:t>
    </w:r>
    <w:r>
      <w:rPr>
        <w:sz w:val="12"/>
        <w:szCs w:val="12"/>
      </w:rPr>
      <w:tab/>
    </w:r>
    <w:r w:rsidRPr="00D43FF6">
      <w:rPr>
        <w:sz w:val="12"/>
        <w:szCs w:val="12"/>
      </w:rPr>
      <w:t xml:space="preserve">IBAN: </w:t>
    </w:r>
    <w:r w:rsidRPr="00D43FF6">
      <w:rPr>
        <w:sz w:val="12"/>
        <w:szCs w:val="12"/>
      </w:rPr>
      <w:tab/>
      <w:t>DE64 4165 1770 0000 0001 90</w:t>
    </w:r>
    <w:r>
      <w:rPr>
        <w:sz w:val="12"/>
        <w:szCs w:val="12"/>
      </w:rPr>
      <w:tab/>
      <w:t>IBAN:</w:t>
    </w:r>
    <w:r>
      <w:rPr>
        <w:sz w:val="12"/>
        <w:szCs w:val="12"/>
      </w:rPr>
      <w:tab/>
      <w:t>DE40 4665 0005 0001 0073 27</w:t>
    </w:r>
    <w:r>
      <w:rPr>
        <w:sz w:val="12"/>
        <w:szCs w:val="12"/>
      </w:rPr>
      <w:tab/>
      <w:t>IBAN:</w:t>
    </w:r>
    <w:r>
      <w:rPr>
        <w:sz w:val="12"/>
        <w:szCs w:val="12"/>
      </w:rPr>
      <w:tab/>
      <w:t>DE77 4645 1012 0000 0000 18</w:t>
    </w:r>
  </w:p>
  <w:p w14:paraId="0B8206ED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>Di.</w:t>
    </w:r>
    <w:r w:rsidRPr="00D43FF6">
      <w:rPr>
        <w:sz w:val="12"/>
        <w:szCs w:val="12"/>
      </w:rPr>
      <w:tab/>
      <w:t>14-00 - 17.00 Uhr</w:t>
    </w:r>
    <w:r w:rsidRPr="00D43FF6">
      <w:rPr>
        <w:sz w:val="12"/>
        <w:szCs w:val="12"/>
      </w:rPr>
      <w:tab/>
    </w:r>
    <w:r>
      <w:rPr>
        <w:sz w:val="12"/>
        <w:szCs w:val="12"/>
      </w:rPr>
      <w:t>sowie E-Post finden Sie</w:t>
    </w:r>
    <w:r>
      <w:rPr>
        <w:sz w:val="12"/>
        <w:szCs w:val="12"/>
      </w:rPr>
      <w:tab/>
    </w:r>
    <w:r w:rsidRPr="00D43FF6">
      <w:rPr>
        <w:sz w:val="12"/>
        <w:szCs w:val="12"/>
      </w:rPr>
      <w:t xml:space="preserve">BIC: </w:t>
    </w:r>
    <w:r w:rsidRPr="00D43FF6">
      <w:rPr>
        <w:sz w:val="12"/>
        <w:szCs w:val="12"/>
      </w:rPr>
      <w:tab/>
      <w:t>WELADED1HSL</w:t>
    </w:r>
    <w:r>
      <w:rPr>
        <w:sz w:val="12"/>
        <w:szCs w:val="12"/>
      </w:rPr>
      <w:tab/>
      <w:t>BIC:</w:t>
    </w:r>
    <w:r>
      <w:rPr>
        <w:sz w:val="12"/>
        <w:szCs w:val="12"/>
      </w:rPr>
      <w:tab/>
      <w:t>WELADED1ARN</w:t>
    </w:r>
    <w:r>
      <w:rPr>
        <w:sz w:val="12"/>
        <w:szCs w:val="12"/>
      </w:rPr>
      <w:tab/>
      <w:t>BIC:</w:t>
    </w:r>
    <w:r>
      <w:rPr>
        <w:sz w:val="12"/>
        <w:szCs w:val="12"/>
      </w:rPr>
      <w:tab/>
      <w:t>WELADED1MES</w:t>
    </w:r>
  </w:p>
  <w:p w14:paraId="16507A68" w14:textId="77777777" w:rsidR="00061E15" w:rsidRPr="005F2321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>Fr.</w:t>
    </w:r>
    <w:r w:rsidRPr="00D43FF6">
      <w:rPr>
        <w:sz w:val="12"/>
        <w:szCs w:val="12"/>
      </w:rPr>
      <w:tab/>
      <w:t>8.30 - 13.00 Uhr</w:t>
    </w:r>
    <w:r w:rsidRPr="00D43FF6">
      <w:rPr>
        <w:sz w:val="12"/>
        <w:szCs w:val="12"/>
      </w:rPr>
      <w:tab/>
    </w:r>
    <w:r>
      <w:rPr>
        <w:sz w:val="12"/>
        <w:szCs w:val="12"/>
      </w:rPr>
      <w:t>im Internet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C8085" w14:textId="77777777" w:rsidR="00FF3D01" w:rsidRDefault="00FF3D01">
      <w:r>
        <w:separator/>
      </w:r>
    </w:p>
  </w:footnote>
  <w:footnote w:type="continuationSeparator" w:id="0">
    <w:p w14:paraId="3022FB7F" w14:textId="77777777" w:rsidR="00FF3D01" w:rsidRDefault="00FF3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3ED9C" w14:textId="77777777" w:rsidR="00C45CA3" w:rsidRDefault="00C45CA3" w:rsidP="00061E15">
    <w:pPr>
      <w:pStyle w:val="Kopfzeile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-</w:t>
    </w:r>
  </w:p>
  <w:p w14:paraId="339F37A3" w14:textId="77777777" w:rsidR="00C45CA3" w:rsidRPr="006D7374" w:rsidRDefault="00C45CA3" w:rsidP="00061E15">
    <w:pPr>
      <w:pStyle w:val="Kopfzeil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FF668" w14:textId="77777777" w:rsidR="00C45CA3" w:rsidRDefault="000B57AD" w:rsidP="00061E15">
    <w:pPr>
      <w:pStyle w:val="Kopfzeile"/>
      <w:tabs>
        <w:tab w:val="clear" w:pos="4536"/>
        <w:tab w:val="left" w:pos="5387"/>
      </w:tabs>
      <w:spacing w:after="52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62227D7" wp14:editId="275F414B">
              <wp:simplePos x="0" y="0"/>
              <wp:positionH relativeFrom="page">
                <wp:posOffset>5472430</wp:posOffset>
              </wp:positionH>
              <wp:positionV relativeFrom="paragraph">
                <wp:posOffset>521335</wp:posOffset>
              </wp:positionV>
              <wp:extent cx="1792605" cy="532765"/>
              <wp:effectExtent l="0" t="0" r="0" b="0"/>
              <wp:wrapThrough wrapText="bothSides">
                <wp:wrapPolygon edited="0">
                  <wp:start x="0" y="0"/>
                  <wp:lineTo x="0" y="20853"/>
                  <wp:lineTo x="21348" y="20853"/>
                  <wp:lineTo x="21348" y="0"/>
                  <wp:lineTo x="0" y="0"/>
                </wp:wrapPolygon>
              </wp:wrapThrough>
              <wp:docPr id="10" name="Textfeld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2605" cy="5327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28F2661" w14:textId="77777777" w:rsidR="00805418" w:rsidRDefault="007C1D49" w:rsidP="00061E15">
                          <w:pPr>
                            <w:pStyle w:val="kopfallgem9"/>
                          </w:pPr>
                          <w:r>
                            <w:t>Rechts-, Gewerbe- und</w:t>
                          </w:r>
                        </w:p>
                        <w:p w14:paraId="28C03880" w14:textId="77777777" w:rsidR="007C1D49" w:rsidRPr="00B74767" w:rsidRDefault="007C1D49" w:rsidP="00061E15">
                          <w:pPr>
                            <w:pStyle w:val="kopfallgem9"/>
                          </w:pPr>
                          <w:r>
                            <w:t>Vergabeangelegenheiten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2227D7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7" type="#_x0000_t202" style="position:absolute;margin-left:430.9pt;margin-top:41.05pt;width:141.15pt;height:41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" filled="f" stroked="f" strokeweight=".5pt">
              <v:textbox inset="0,0,0,0">
                <w:txbxContent>
                  <w:p w14:paraId="628F2661" w14:textId="77777777" w:rsidR="00805418" w:rsidRDefault="007C1D49" w:rsidP="00061E15">
                    <w:pPr>
                      <w:pStyle w:val="kopfallgem9"/>
                    </w:pPr>
                    <w:r>
                      <w:t>Rechts-, Gewerbe- und</w:t>
                    </w:r>
                  </w:p>
                  <w:p w14:paraId="28C03880" w14:textId="77777777" w:rsidR="007C1D49" w:rsidRPr="00B74767" w:rsidRDefault="007C1D49" w:rsidP="00061E15">
                    <w:pPr>
                      <w:pStyle w:val="kopfallgem9"/>
                    </w:pPr>
                    <w:r>
                      <w:t>Vergabeangelegenheiten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0C589A17" wp14:editId="3E1C0E8A">
              <wp:simplePos x="0" y="0"/>
              <wp:positionH relativeFrom="page">
                <wp:posOffset>5472430</wp:posOffset>
              </wp:positionH>
              <wp:positionV relativeFrom="paragraph">
                <wp:posOffset>458469</wp:posOffset>
              </wp:positionV>
              <wp:extent cx="1800225" cy="0"/>
              <wp:effectExtent l="0" t="0" r="0" b="0"/>
              <wp:wrapNone/>
              <wp:docPr id="9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00225" cy="0"/>
                      </a:xfrm>
                      <a:prstGeom prst="bentConnector3">
                        <a:avLst>
                          <a:gd name="adj1" fmla="val 49972"/>
                        </a:avLst>
                      </a:prstGeom>
                      <a:noFill/>
                      <a:ln w="12700" cmpd="sng"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8C5FC2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" o:spid="_x0000_s1026" type="#_x0000_t34" style="position:absolute;margin-left:430.9pt;margin-top:36.1pt;width:141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" adj="10794" strokecolor="#7f7f7f" strokeweight="1pt">
              <w10:wrap anchorx="page"/>
            </v:shape>
          </w:pict>
        </mc:Fallback>
      </mc:AlternateContent>
    </w:r>
    <w:r w:rsidRPr="00A34373">
      <w:rPr>
        <w:noProof/>
        <w:lang w:eastAsia="de-DE"/>
      </w:rPr>
      <w:drawing>
        <wp:inline distT="0" distB="0" distL="0" distR="0" wp14:anchorId="5566A816" wp14:editId="5E4B39AB">
          <wp:extent cx="1799590" cy="972820"/>
          <wp:effectExtent l="0" t="0" r="0" b="0"/>
          <wp:docPr id="32" name="Grafik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972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6F0419F" wp14:editId="4A1224D6">
              <wp:simplePos x="0" y="0"/>
              <wp:positionH relativeFrom="page">
                <wp:posOffset>5472430</wp:posOffset>
              </wp:positionH>
              <wp:positionV relativeFrom="paragraph">
                <wp:posOffset>204470</wp:posOffset>
              </wp:positionV>
              <wp:extent cx="1382395" cy="299085"/>
              <wp:effectExtent l="0" t="0" r="0" b="0"/>
              <wp:wrapThrough wrapText="bothSides">
                <wp:wrapPolygon edited="0">
                  <wp:start x="0" y="0"/>
                  <wp:lineTo x="0" y="20637"/>
                  <wp:lineTo x="21431" y="20637"/>
                  <wp:lineTo x="21431" y="0"/>
                  <wp:lineTo x="0" y="0"/>
                </wp:wrapPolygon>
              </wp:wrapThrough>
              <wp:docPr id="8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82395" cy="2990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D598F7" w14:textId="77777777" w:rsidR="00C45CA3" w:rsidRPr="00B74767" w:rsidRDefault="00C45CA3" w:rsidP="005F2321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sz w:val="36"/>
                              <w:szCs w:val="36"/>
                            </w:rPr>
                          </w:pPr>
                          <w:r w:rsidRPr="00B74767">
                            <w:rPr>
                              <w:b/>
                              <w:spacing w:val="8"/>
                              <w:sz w:val="36"/>
                              <w:szCs w:val="36"/>
                            </w:rPr>
                            <w:t>Der Landrat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F0419F" id="Textfeld 4" o:spid="_x0000_s1028" type="#_x0000_t202" style="position:absolute;margin-left:430.9pt;margin-top:16.1pt;width:108.85pt;height:23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" filled="f" stroked="f" strokeweight=".5pt">
              <v:textbox inset="0,0,0,0">
                <w:txbxContent>
                  <w:p w14:paraId="61D598F7" w14:textId="77777777" w:rsidR="00C45CA3" w:rsidRPr="00B74767" w:rsidRDefault="00C45CA3" w:rsidP="005F2321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sz w:val="36"/>
                        <w:szCs w:val="36"/>
                      </w:rPr>
                    </w:pPr>
                    <w:r w:rsidRPr="00B74767">
                      <w:rPr>
                        <w:b/>
                        <w:spacing w:val="8"/>
                        <w:sz w:val="36"/>
                        <w:szCs w:val="36"/>
                      </w:rPr>
                      <w:t>Der Landrat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</w:p>
  <w:p w14:paraId="7F9CA9CD" w14:textId="77777777" w:rsidR="00C45CA3" w:rsidRPr="00EB26EB" w:rsidRDefault="00C45CA3" w:rsidP="005F2321">
    <w:pPr>
      <w:pStyle w:val="Kopfzeile"/>
      <w:tabs>
        <w:tab w:val="clear" w:pos="4536"/>
        <w:tab w:val="left" w:pos="5670"/>
      </w:tabs>
      <w:rPr>
        <w:sz w:val="12"/>
        <w:szCs w:val="12"/>
      </w:rPr>
    </w:pPr>
    <w:r w:rsidRPr="00EB26EB">
      <w:rPr>
        <w:sz w:val="12"/>
        <w:szCs w:val="12"/>
      </w:rPr>
      <w:t xml:space="preserve">Hochsauerlandkreis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Der Landrat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Steinstraße 27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59872 Meschede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82A0F" w14:textId="77777777" w:rsidR="00061E15" w:rsidRDefault="007741CB" w:rsidP="00061E15">
    <w:pPr>
      <w:pStyle w:val="Kopfzeile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8843D0">
      <w:rPr>
        <w:noProof/>
      </w:rPr>
      <w:t>2</w:t>
    </w:r>
    <w:r>
      <w:rPr>
        <w:noProof/>
      </w:rPr>
      <w:fldChar w:fldCharType="end"/>
    </w:r>
    <w:r>
      <w:t xml:space="preserve"> -</w:t>
    </w:r>
  </w:p>
  <w:p w14:paraId="17725812" w14:textId="77777777" w:rsidR="00061E15" w:rsidRPr="006D7374" w:rsidRDefault="00061E15" w:rsidP="00061E15">
    <w:pPr>
      <w:pStyle w:val="Kopfzeile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612AE" w14:textId="77777777" w:rsidR="005F2321" w:rsidRDefault="000B57AD" w:rsidP="005F2321">
    <w:pPr>
      <w:pStyle w:val="Kopfzeile"/>
      <w:tabs>
        <w:tab w:val="clear" w:pos="4536"/>
        <w:tab w:val="left" w:pos="5387"/>
      </w:tabs>
      <w:spacing w:after="80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9811A6A" wp14:editId="78DF2A73">
              <wp:simplePos x="0" y="0"/>
              <wp:positionH relativeFrom="column">
                <wp:posOffset>4340225</wp:posOffset>
              </wp:positionH>
              <wp:positionV relativeFrom="paragraph">
                <wp:posOffset>204470</wp:posOffset>
              </wp:positionV>
              <wp:extent cx="1382395" cy="299085"/>
              <wp:effectExtent l="0" t="0" r="0" b="0"/>
              <wp:wrapThrough wrapText="bothSides">
                <wp:wrapPolygon edited="0">
                  <wp:start x="0" y="0"/>
                  <wp:lineTo x="0" y="20637"/>
                  <wp:lineTo x="21431" y="20637"/>
                  <wp:lineTo x="21431" y="0"/>
                  <wp:lineTo x="0" y="0"/>
                </wp:wrapPolygon>
              </wp:wrapThrough>
              <wp:docPr id="4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82395" cy="2990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4D8473" w14:textId="77777777" w:rsidR="005F2321" w:rsidRPr="001C61D4" w:rsidRDefault="005F2321" w:rsidP="005F2321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sz w:val="28"/>
                              <w:szCs w:val="28"/>
                            </w:rPr>
                          </w:pPr>
                          <w:r w:rsidRPr="001C61D4">
                            <w:rPr>
                              <w:b/>
                              <w:spacing w:val="8"/>
                              <w:sz w:val="28"/>
                              <w:szCs w:val="28"/>
                            </w:rPr>
                            <w:t>Der Landrat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811A6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41.75pt;margin-top:16.1pt;width:108.85pt;height:23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" filled="f" stroked="f" strokeweight=".5pt">
              <v:textbox inset="0,0,0,0">
                <w:txbxContent>
                  <w:p w14:paraId="4E4D8473" w14:textId="77777777" w:rsidR="005F2321" w:rsidRPr="001C61D4" w:rsidRDefault="005F2321" w:rsidP="005F2321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sz w:val="28"/>
                        <w:szCs w:val="28"/>
                      </w:rPr>
                    </w:pPr>
                    <w:r w:rsidRPr="001C61D4">
                      <w:rPr>
                        <w:b/>
                        <w:spacing w:val="8"/>
                        <w:sz w:val="28"/>
                        <w:szCs w:val="28"/>
                      </w:rPr>
                      <w:t>Der Landrat</w:t>
                    </w: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46C64BB" wp14:editId="6D612396">
              <wp:simplePos x="0" y="0"/>
              <wp:positionH relativeFrom="column">
                <wp:posOffset>4339590</wp:posOffset>
              </wp:positionH>
              <wp:positionV relativeFrom="paragraph">
                <wp:posOffset>488950</wp:posOffset>
              </wp:positionV>
              <wp:extent cx="1792605" cy="532130"/>
              <wp:effectExtent l="0" t="0" r="0" b="0"/>
              <wp:wrapThrough wrapText="bothSides">
                <wp:wrapPolygon edited="0">
                  <wp:start x="0" y="0"/>
                  <wp:lineTo x="0" y="20878"/>
                  <wp:lineTo x="21348" y="20878"/>
                  <wp:lineTo x="21348" y="0"/>
                  <wp:lineTo x="0" y="0"/>
                </wp:wrapPolygon>
              </wp:wrapThrough>
              <wp:docPr id="7" name="Textfeld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2605" cy="5321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F4CAF61" w14:textId="77777777" w:rsidR="005F2321" w:rsidRPr="003771F4" w:rsidRDefault="0029008C" w:rsidP="003771F4">
                          <w:pPr>
                            <w:pStyle w:val="kopfallgemCondensed11"/>
                          </w:pPr>
                          <w:r>
                            <w:t xml:space="preserve"> aa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6C64BB" id="_x0000_s1030" type="#_x0000_t202" style="position:absolute;margin-left:341.7pt;margin-top:38.5pt;width:141.15pt;height:4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" filled="f" stroked="f" strokeweight=".5pt">
              <v:textbox inset="0,0,0,0">
                <w:txbxContent>
                  <w:p w14:paraId="1F4CAF61" w14:textId="77777777" w:rsidR="005F2321" w:rsidRPr="003771F4" w:rsidRDefault="0029008C" w:rsidP="003771F4">
                    <w:pPr>
                      <w:pStyle w:val="kopfallgemCondensed11"/>
                    </w:pPr>
                    <w:r>
                      <w:t xml:space="preserve"> aa</w:t>
                    </w: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55168" behindDoc="0" locked="0" layoutInCell="1" allowOverlap="1" wp14:anchorId="429F2089" wp14:editId="6DB00919">
              <wp:simplePos x="0" y="0"/>
              <wp:positionH relativeFrom="column">
                <wp:posOffset>4342765</wp:posOffset>
              </wp:positionH>
              <wp:positionV relativeFrom="paragraph">
                <wp:posOffset>426084</wp:posOffset>
              </wp:positionV>
              <wp:extent cx="1799590" cy="0"/>
              <wp:effectExtent l="0" t="0" r="0" b="0"/>
              <wp:wrapNone/>
              <wp:docPr id="2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9590" cy="0"/>
                      </a:xfrm>
                      <a:prstGeom prst="bentConnector3">
                        <a:avLst>
                          <a:gd name="adj1" fmla="val 49972"/>
                        </a:avLst>
                      </a:prstGeom>
                      <a:noFill/>
                      <a:ln w="12700" cmpd="sng"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405859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" o:spid="_x0000_s1026" type="#_x0000_t34" style="position:absolute;margin-left:341.95pt;margin-top:33.55pt;width:141.7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" adj="10794" strokecolor="#7f7f7f" strokeweight="1pt"/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3120" behindDoc="1" locked="0" layoutInCell="1" allowOverlap="1" wp14:anchorId="155A026A" wp14:editId="391B5993">
          <wp:simplePos x="0" y="0"/>
          <wp:positionH relativeFrom="margin">
            <wp:posOffset>-103505</wp:posOffset>
          </wp:positionH>
          <wp:positionV relativeFrom="page">
            <wp:posOffset>369570</wp:posOffset>
          </wp:positionV>
          <wp:extent cx="1800225" cy="971550"/>
          <wp:effectExtent l="0" t="0" r="0" b="0"/>
          <wp:wrapTight wrapText="bothSides">
            <wp:wrapPolygon edited="0">
              <wp:start x="3886" y="2118"/>
              <wp:lineTo x="3657" y="9741"/>
              <wp:lineTo x="686" y="12282"/>
              <wp:lineTo x="914" y="13129"/>
              <wp:lineTo x="7086" y="16518"/>
              <wp:lineTo x="9371" y="18635"/>
              <wp:lineTo x="12343" y="18635"/>
              <wp:lineTo x="13029" y="17788"/>
              <wp:lineTo x="19886" y="15671"/>
              <wp:lineTo x="19886" y="13553"/>
              <wp:lineTo x="14171" y="9741"/>
              <wp:lineTo x="14629" y="3388"/>
              <wp:lineTo x="14629" y="2118"/>
              <wp:lineTo x="3886" y="2118"/>
            </wp:wrapPolygon>
          </wp:wrapTight>
          <wp:docPr id="3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E75B53" w14:textId="77777777" w:rsidR="005F2321" w:rsidRDefault="005F2321" w:rsidP="005F2321">
    <w:pPr>
      <w:pStyle w:val="Kopfzeile"/>
      <w:tabs>
        <w:tab w:val="clear" w:pos="4536"/>
      </w:tabs>
    </w:pPr>
    <w:r>
      <w:tab/>
    </w:r>
  </w:p>
  <w:p w14:paraId="28A76F3F" w14:textId="77777777" w:rsidR="005F2321" w:rsidRDefault="005F2321" w:rsidP="005F2321">
    <w:pPr>
      <w:pStyle w:val="Kopfzeile"/>
      <w:tabs>
        <w:tab w:val="clear" w:pos="4536"/>
        <w:tab w:val="left" w:pos="5670"/>
        <w:tab w:val="left" w:pos="6663"/>
      </w:tabs>
      <w:spacing w:after="560"/>
    </w:pPr>
  </w:p>
  <w:p w14:paraId="3A639389" w14:textId="77777777" w:rsidR="005F2321" w:rsidRDefault="000B57AD" w:rsidP="005F2321">
    <w:pPr>
      <w:pStyle w:val="Kopfzeile"/>
      <w:tabs>
        <w:tab w:val="clear" w:pos="4536"/>
        <w:tab w:val="left" w:pos="5670"/>
      </w:tabs>
      <w:rPr>
        <w:sz w:val="12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4144" behindDoc="1" locked="1" layoutInCell="0" allowOverlap="1" wp14:anchorId="694837AA" wp14:editId="128C57BE">
              <wp:simplePos x="0" y="0"/>
              <wp:positionH relativeFrom="page">
                <wp:posOffset>407670</wp:posOffset>
              </wp:positionH>
              <wp:positionV relativeFrom="page">
                <wp:posOffset>3744595</wp:posOffset>
              </wp:positionV>
              <wp:extent cx="107950" cy="12065"/>
              <wp:effectExtent l="0" t="0" r="0" b="0"/>
              <wp:wrapNone/>
              <wp:docPr id="21" name="Rechteck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7950" cy="1206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F26014" id="Rechteck 21" o:spid="_x0000_s1026" style="position:absolute;margin-left:32.1pt;margin-top:294.85pt;width:8.5pt;height:.9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" o:allowincell="f" fillcolor="black" stroked="f" strokeweight="0">
              <w10:wrap anchorx="page" anchory="page"/>
              <w10:anchorlock/>
            </v:rect>
          </w:pict>
        </mc:Fallback>
      </mc:AlternateContent>
    </w:r>
    <w:r w:rsidR="005F2321">
      <w:rPr>
        <w:sz w:val="12"/>
      </w:rPr>
      <w:t xml:space="preserve">Hochsauerlandkreis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Der Landrat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Steinstraße 27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59870 Meschede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D6EB9"/>
    <w:multiLevelType w:val="hybridMultilevel"/>
    <w:tmpl w:val="21787038"/>
    <w:lvl w:ilvl="0" w:tplc="0A5CC11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63C33"/>
    <w:multiLevelType w:val="hybridMultilevel"/>
    <w:tmpl w:val="2440176C"/>
    <w:lvl w:ilvl="0" w:tplc="01C8B144">
      <w:start w:val="2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B5966"/>
    <w:multiLevelType w:val="hybridMultilevel"/>
    <w:tmpl w:val="C6C4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F5380"/>
    <w:multiLevelType w:val="hybridMultilevel"/>
    <w:tmpl w:val="FBCAFD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D26AE1"/>
    <w:multiLevelType w:val="hybridMultilevel"/>
    <w:tmpl w:val="0E1225B2"/>
    <w:lvl w:ilvl="0" w:tplc="1240910C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DB4102"/>
    <w:multiLevelType w:val="hybridMultilevel"/>
    <w:tmpl w:val="FA542496"/>
    <w:lvl w:ilvl="0" w:tplc="00F65E32">
      <w:start w:val="2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0E64E2"/>
    <w:multiLevelType w:val="hybridMultilevel"/>
    <w:tmpl w:val="348AE808"/>
    <w:lvl w:ilvl="0" w:tplc="A55C54A8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917E84"/>
    <w:multiLevelType w:val="hybridMultilevel"/>
    <w:tmpl w:val="05AABC5A"/>
    <w:lvl w:ilvl="0" w:tplc="0A5CC11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10B2E"/>
    <w:multiLevelType w:val="hybridMultilevel"/>
    <w:tmpl w:val="37EE16D6"/>
    <w:lvl w:ilvl="0" w:tplc="80BC51F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229DF"/>
    <w:multiLevelType w:val="hybridMultilevel"/>
    <w:tmpl w:val="50A2E7D6"/>
    <w:lvl w:ilvl="0" w:tplc="DC3A573E">
      <w:start w:val="2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9791A"/>
    <w:multiLevelType w:val="hybridMultilevel"/>
    <w:tmpl w:val="9BBE6456"/>
    <w:lvl w:ilvl="0" w:tplc="BCFECD46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B65E87"/>
    <w:multiLevelType w:val="hybridMultilevel"/>
    <w:tmpl w:val="0ECAA22C"/>
    <w:lvl w:ilvl="0" w:tplc="0F3A80C2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882FE9"/>
    <w:multiLevelType w:val="hybridMultilevel"/>
    <w:tmpl w:val="DE480646"/>
    <w:lvl w:ilvl="0" w:tplc="846C927A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741187">
    <w:abstractNumId w:val="3"/>
  </w:num>
  <w:num w:numId="2" w16cid:durableId="852458100">
    <w:abstractNumId w:val="8"/>
  </w:num>
  <w:num w:numId="3" w16cid:durableId="1633558348">
    <w:abstractNumId w:val="7"/>
  </w:num>
  <w:num w:numId="4" w16cid:durableId="1118178895">
    <w:abstractNumId w:val="0"/>
  </w:num>
  <w:num w:numId="5" w16cid:durableId="641077350">
    <w:abstractNumId w:val="1"/>
  </w:num>
  <w:num w:numId="6" w16cid:durableId="131213692">
    <w:abstractNumId w:val="5"/>
  </w:num>
  <w:num w:numId="7" w16cid:durableId="1401710200">
    <w:abstractNumId w:val="9"/>
  </w:num>
  <w:num w:numId="8" w16cid:durableId="528376510">
    <w:abstractNumId w:val="2"/>
  </w:num>
  <w:num w:numId="9" w16cid:durableId="1495609228">
    <w:abstractNumId w:val="4"/>
  </w:num>
  <w:num w:numId="10" w16cid:durableId="810555088">
    <w:abstractNumId w:val="6"/>
  </w:num>
  <w:num w:numId="11" w16cid:durableId="430511878">
    <w:abstractNumId w:val="11"/>
  </w:num>
  <w:num w:numId="12" w16cid:durableId="1205094454">
    <w:abstractNumId w:val="10"/>
  </w:num>
  <w:num w:numId="13" w16cid:durableId="15884933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attachedTemplate r:id="rId1"/>
  <w:documentProtection w:edit="readOnly" w:enforcement="1" w:cryptProviderType="rsaAES" w:cryptAlgorithmClass="hash" w:cryptAlgorithmType="typeAny" w:cryptAlgorithmSid="14" w:cryptSpinCount="100000" w:hash="nuXgcbDuCg67Ru6mGh/rlKiCyxWEsYPEZxw0l6h2W45I53t/wXx2ZTFcP5CsptMYuO33CoJ6mLPZIIDbnjO01Q==" w:salt="FENuTBQ2vU3jGWX2M/oppw=="/>
  <w:defaultTabStop w:val="708"/>
  <w:autoHyphenation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08C"/>
    <w:rsid w:val="00000C8C"/>
    <w:rsid w:val="0001448B"/>
    <w:rsid w:val="000224A1"/>
    <w:rsid w:val="00030499"/>
    <w:rsid w:val="00041745"/>
    <w:rsid w:val="00051C23"/>
    <w:rsid w:val="000609DA"/>
    <w:rsid w:val="00061E15"/>
    <w:rsid w:val="00064233"/>
    <w:rsid w:val="000852F6"/>
    <w:rsid w:val="000A1FA5"/>
    <w:rsid w:val="000A7545"/>
    <w:rsid w:val="000B57AD"/>
    <w:rsid w:val="000D4537"/>
    <w:rsid w:val="000F0DA8"/>
    <w:rsid w:val="00101ACA"/>
    <w:rsid w:val="00121E8D"/>
    <w:rsid w:val="0016498F"/>
    <w:rsid w:val="001D7999"/>
    <w:rsid w:val="00221E91"/>
    <w:rsid w:val="00275DD3"/>
    <w:rsid w:val="0029008C"/>
    <w:rsid w:val="002A7477"/>
    <w:rsid w:val="002E4DD9"/>
    <w:rsid w:val="002F3F29"/>
    <w:rsid w:val="00303E72"/>
    <w:rsid w:val="00311E25"/>
    <w:rsid w:val="00373CD8"/>
    <w:rsid w:val="003771F4"/>
    <w:rsid w:val="00380FC0"/>
    <w:rsid w:val="003829B0"/>
    <w:rsid w:val="003944E0"/>
    <w:rsid w:val="004029EA"/>
    <w:rsid w:val="004058B7"/>
    <w:rsid w:val="0041576D"/>
    <w:rsid w:val="0044008D"/>
    <w:rsid w:val="004420A9"/>
    <w:rsid w:val="00451B0C"/>
    <w:rsid w:val="00453603"/>
    <w:rsid w:val="00466016"/>
    <w:rsid w:val="00471615"/>
    <w:rsid w:val="004A5ECD"/>
    <w:rsid w:val="004C678C"/>
    <w:rsid w:val="005107A9"/>
    <w:rsid w:val="00573BC3"/>
    <w:rsid w:val="0059288A"/>
    <w:rsid w:val="005951B1"/>
    <w:rsid w:val="005C009B"/>
    <w:rsid w:val="005C060E"/>
    <w:rsid w:val="005C68E6"/>
    <w:rsid w:val="005D29F6"/>
    <w:rsid w:val="005D2BD0"/>
    <w:rsid w:val="005E7822"/>
    <w:rsid w:val="005F2321"/>
    <w:rsid w:val="005F52CC"/>
    <w:rsid w:val="006073EF"/>
    <w:rsid w:val="00614BC4"/>
    <w:rsid w:val="00636E2C"/>
    <w:rsid w:val="006545EE"/>
    <w:rsid w:val="0065706C"/>
    <w:rsid w:val="00661416"/>
    <w:rsid w:val="0066288D"/>
    <w:rsid w:val="0067006A"/>
    <w:rsid w:val="006813B3"/>
    <w:rsid w:val="0068476F"/>
    <w:rsid w:val="00684E9C"/>
    <w:rsid w:val="00701ADA"/>
    <w:rsid w:val="00707814"/>
    <w:rsid w:val="007205D7"/>
    <w:rsid w:val="00720AE1"/>
    <w:rsid w:val="00734EF6"/>
    <w:rsid w:val="00741FED"/>
    <w:rsid w:val="007741CB"/>
    <w:rsid w:val="00777831"/>
    <w:rsid w:val="007C1D49"/>
    <w:rsid w:val="007C4379"/>
    <w:rsid w:val="007D5E82"/>
    <w:rsid w:val="00805418"/>
    <w:rsid w:val="00831A63"/>
    <w:rsid w:val="0083373F"/>
    <w:rsid w:val="00840163"/>
    <w:rsid w:val="00844A3B"/>
    <w:rsid w:val="00850570"/>
    <w:rsid w:val="00855654"/>
    <w:rsid w:val="00876EDD"/>
    <w:rsid w:val="008843D0"/>
    <w:rsid w:val="00887E43"/>
    <w:rsid w:val="008938D3"/>
    <w:rsid w:val="008B2B0F"/>
    <w:rsid w:val="008D265E"/>
    <w:rsid w:val="008D2833"/>
    <w:rsid w:val="008D4174"/>
    <w:rsid w:val="008F0DA3"/>
    <w:rsid w:val="008F6065"/>
    <w:rsid w:val="00913208"/>
    <w:rsid w:val="00925390"/>
    <w:rsid w:val="00930391"/>
    <w:rsid w:val="00950D3A"/>
    <w:rsid w:val="00986C32"/>
    <w:rsid w:val="009A0609"/>
    <w:rsid w:val="009E69EE"/>
    <w:rsid w:val="00A01189"/>
    <w:rsid w:val="00A4233A"/>
    <w:rsid w:val="00A47EA3"/>
    <w:rsid w:val="00A5040A"/>
    <w:rsid w:val="00A5165C"/>
    <w:rsid w:val="00A602DA"/>
    <w:rsid w:val="00A62CCF"/>
    <w:rsid w:val="00A70209"/>
    <w:rsid w:val="00A73FF9"/>
    <w:rsid w:val="00A75171"/>
    <w:rsid w:val="00A823F0"/>
    <w:rsid w:val="00AB3160"/>
    <w:rsid w:val="00B06249"/>
    <w:rsid w:val="00B2577C"/>
    <w:rsid w:val="00B35269"/>
    <w:rsid w:val="00B4278A"/>
    <w:rsid w:val="00B51B6B"/>
    <w:rsid w:val="00B826DB"/>
    <w:rsid w:val="00B86B9F"/>
    <w:rsid w:val="00BB58BE"/>
    <w:rsid w:val="00BD0935"/>
    <w:rsid w:val="00BD0F17"/>
    <w:rsid w:val="00BE33A7"/>
    <w:rsid w:val="00BF640F"/>
    <w:rsid w:val="00C36E43"/>
    <w:rsid w:val="00C45CA3"/>
    <w:rsid w:val="00C514F9"/>
    <w:rsid w:val="00C90F10"/>
    <w:rsid w:val="00CC279E"/>
    <w:rsid w:val="00CD1F1A"/>
    <w:rsid w:val="00D039D2"/>
    <w:rsid w:val="00D16625"/>
    <w:rsid w:val="00D20B64"/>
    <w:rsid w:val="00D21DF6"/>
    <w:rsid w:val="00D36107"/>
    <w:rsid w:val="00D513D8"/>
    <w:rsid w:val="00D930AF"/>
    <w:rsid w:val="00DE556E"/>
    <w:rsid w:val="00E42227"/>
    <w:rsid w:val="00E50DCA"/>
    <w:rsid w:val="00E76896"/>
    <w:rsid w:val="00E97206"/>
    <w:rsid w:val="00EB0491"/>
    <w:rsid w:val="00EB4E32"/>
    <w:rsid w:val="00EC0A75"/>
    <w:rsid w:val="00EC6B87"/>
    <w:rsid w:val="00ED00D7"/>
    <w:rsid w:val="00F10663"/>
    <w:rsid w:val="00F23659"/>
    <w:rsid w:val="00F53036"/>
    <w:rsid w:val="00F7370B"/>
    <w:rsid w:val="00F73824"/>
    <w:rsid w:val="00FD2625"/>
    <w:rsid w:val="00FD2EB2"/>
    <w:rsid w:val="00FD48FF"/>
    <w:rsid w:val="00FE1B81"/>
    <w:rsid w:val="00FF02E4"/>
    <w:rsid w:val="00FF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  <w14:docId w14:val="5435B54F"/>
  <w15:chartTrackingRefBased/>
  <w15:docId w15:val="{7BD78F48-91E3-469D-9E96-3498768FA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5CA3"/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75171"/>
    <w:pPr>
      <w:keepNext/>
      <w:keepLines/>
      <w:spacing w:before="480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75171"/>
    <w:pPr>
      <w:keepNext/>
      <w:keepLines/>
      <w:spacing w:before="200"/>
      <w:outlineLvl w:val="1"/>
    </w:pPr>
    <w:rPr>
      <w:rFonts w:eastAsia="Times New Roman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75171"/>
    <w:pPr>
      <w:keepNext/>
      <w:keepLines/>
      <w:spacing w:before="200"/>
      <w:outlineLvl w:val="2"/>
    </w:pPr>
    <w:rPr>
      <w:rFonts w:eastAsia="Times New Roman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A75171"/>
    <w:rPr>
      <w:rFonts w:ascii="Arial" w:eastAsia="Times New Roman" w:hAnsi="Arial" w:cs="Arial"/>
      <w:b/>
      <w:bCs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A75171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A75171"/>
    <w:rPr>
      <w:rFonts w:ascii="Arial" w:eastAsia="Times New Roman" w:hAnsi="Arial" w:cs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7741C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741CB"/>
  </w:style>
  <w:style w:type="paragraph" w:customStyle="1" w:styleId="kopfallgemCopndensed9">
    <w:name w:val="kopfallgem_Copndensed_9"/>
    <w:basedOn w:val="Standard"/>
    <w:next w:val="Standard"/>
    <w:rsid w:val="00DE556E"/>
    <w:pPr>
      <w:tabs>
        <w:tab w:val="left" w:pos="1701"/>
      </w:tabs>
    </w:pPr>
    <w:rPr>
      <w:rFonts w:ascii="D-DIN Condensed" w:hAnsi="D-DIN Condensed"/>
      <w:sz w:val="18"/>
      <w:szCs w:val="18"/>
    </w:rPr>
  </w:style>
  <w:style w:type="paragraph" w:customStyle="1" w:styleId="kopfallgemCondensed11">
    <w:name w:val="kopfallgem_Condensed_11"/>
    <w:basedOn w:val="Standard"/>
    <w:rsid w:val="003771F4"/>
    <w:rPr>
      <w:rFonts w:ascii="D-DIN Condensed" w:hAnsi="D-DIN Condensed"/>
    </w:rPr>
  </w:style>
  <w:style w:type="paragraph" w:customStyle="1" w:styleId="kopfbetr">
    <w:name w:val="kopfbetr"/>
    <w:basedOn w:val="Standard"/>
    <w:next w:val="Standard"/>
    <w:qFormat/>
    <w:rsid w:val="007741CB"/>
    <w:rPr>
      <w:b/>
    </w:rPr>
  </w:style>
  <w:style w:type="paragraph" w:customStyle="1" w:styleId="kopfihrzeichen">
    <w:name w:val="kopfihrzeichen"/>
    <w:basedOn w:val="Standard"/>
    <w:next w:val="kopfbetr"/>
    <w:qFormat/>
    <w:rsid w:val="007741CB"/>
    <w:pPr>
      <w:spacing w:before="120" w:after="240"/>
    </w:pPr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7741C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741CB"/>
  </w:style>
  <w:style w:type="paragraph" w:customStyle="1" w:styleId="EinfAbs">
    <w:name w:val="[Einf. Abs.]"/>
    <w:basedOn w:val="Standard"/>
    <w:uiPriority w:val="99"/>
    <w:rsid w:val="00FD2EB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kopfallgemArial">
    <w:name w:val="kopfallgem_Arial"/>
    <w:basedOn w:val="Standard"/>
    <w:next w:val="Standard"/>
    <w:rsid w:val="00C45CA3"/>
    <w:pPr>
      <w:tabs>
        <w:tab w:val="left" w:pos="1701"/>
      </w:tabs>
    </w:pPr>
    <w:rPr>
      <w:sz w:val="15"/>
      <w:szCs w:val="18"/>
    </w:rPr>
  </w:style>
  <w:style w:type="paragraph" w:customStyle="1" w:styleId="kopfallgem9">
    <w:name w:val="kopfallgem_9"/>
    <w:aliases w:val="5"/>
    <w:basedOn w:val="Standard"/>
    <w:rsid w:val="00C45CA3"/>
    <w:rPr>
      <w:sz w:val="19"/>
    </w:rPr>
  </w:style>
  <w:style w:type="character" w:styleId="Hyperlink">
    <w:name w:val="Hyperlink"/>
    <w:uiPriority w:val="99"/>
    <w:unhideWhenUsed/>
    <w:rsid w:val="00CC279E"/>
    <w:rPr>
      <w:color w:val="0563C1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51B6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51B6B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614BC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0852F6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A423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chsauerlandkreis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hochsauerlandkreis.de" TargetMode="Externa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02\AppData\Local\Temp\11a0688e-cb73-4c84-8299-078f383c8d3c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68AB2-BAA1-4880-B178-D35C6F576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11a0688e-cb73-4c84-8299-078f383c8d3c.dotm</Template>
  <TotalTime>0</TotalTime>
  <Pages>3</Pages>
  <Words>609</Words>
  <Characters>3838</Characters>
  <Application>Microsoft Office Word</Application>
  <DocSecurity>8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
  </vt:lpstr>
    </vt:vector>
  </TitlesOfParts>
  <Company>HSK</Company>
  <LinksUpToDate>false</LinksUpToDate>
  <CharactersWithSpaces>4439</CharactersWithSpaces>
  <SharedDoc>false</SharedDoc>
  <HLinks>
    <vt:vector size="6" baseType="variant">
      <vt:variant>
        <vt:i4>65608</vt:i4>
      </vt:variant>
      <vt:variant>
        <vt:i4>0</vt:i4>
      </vt:variant>
      <vt:variant>
        <vt:i4>0</vt:i4>
      </vt:variant>
      <vt:variant>
        <vt:i4>5</vt:i4>
      </vt:variant>
      <vt:variant>
        <vt:lpwstr>http://www.hochsauerlandkreis.de/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Verena Pothmann</dc:creator>
  <cp:keywords>
  </cp:keywords>
  <dc:description>
  </dc:description>
  <cp:lastModifiedBy>Lisa-Marie Kleinehr</cp:lastModifiedBy>
  <cp:revision>3</cp:revision>
  <cp:lastPrinted>2026-02-10T14:37:00Z</cp:lastPrinted>
  <dcterms:created xsi:type="dcterms:W3CDTF">2026-07-27T08:13:00Z</dcterms:created>
  <dcterms:modified xsi:type="dcterms:W3CDTF">2026-07-27T08:13:00Z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_Vorlage">
    <vt:lpwstr>J</vt:lpwstr>
  </property>
  <property fmtid="{D5CDD505-2E9C-101B-9397-08002B2CF9AE}" pid="3" name="e_Kopf">
    <vt:lpwstr>N</vt:lpwstr>
  </property>
  <property fmtid="{D5CDD505-2E9C-101B-9397-08002B2CF9AE}" pid="4" name="KopfIsIn">
    <vt:lpwstr>N</vt:lpwstr>
  </property>
  <property fmtid="{D5CDD505-2E9C-101B-9397-08002B2CF9AE}" pid="5" name="HeadSheet">
    <vt:lpwstr>x</vt:lpwstr>
  </property>
  <property fmtid="{D5CDD505-2E9C-101B-9397-08002B2CF9AE}" pid="6" name="HeadSheetfile">
    <vt:lpwstr>x</vt:lpwstr>
  </property>
  <property fmtid="{D5CDD505-2E9C-101B-9397-08002B2CF9AE}" pid="7" name="Addressfile">
    <vt:lpwstr>x</vt:lpwstr>
  </property>
  <property fmtid="{D5CDD505-2E9C-101B-9397-08002B2CF9AE}" pid="8" name="IstProdeaVorlage">
    <vt:lpwstr>N</vt:lpwstr>
  </property>
  <property fmtid="{D5CDD505-2E9C-101B-9397-08002B2CF9AE}" pid="9" name="Kopfbogenname">
    <vt:lpwstr>A_Kopf_ebit_neu</vt:lpwstr>
  </property>
  <property fmtid="{D5CDD505-2E9C-101B-9397-08002B2CF9AE}" pid="10" name="PSBName">
    <vt:lpwstr>Hauschke</vt:lpwstr>
  </property>
  <property fmtid="{D5CDD505-2E9C-101B-9397-08002B2CF9AE}" pid="11" name="PSBVName">
    <vt:lpwstr>Christoph</vt:lpwstr>
  </property>
  <property fmtid="{D5CDD505-2E9C-101B-9397-08002B2CF9AE}" pid="12" name="PSBAnrede">
    <vt:lpwstr>Herr</vt:lpwstr>
  </property>
  <property fmtid="{D5CDD505-2E9C-101B-9397-08002B2CF9AE}" pid="13" name="PSBTitel">
    <vt:lpwstr>
    </vt:lpwstr>
  </property>
  <property fmtid="{D5CDD505-2E9C-101B-9397-08002B2CF9AE}" pid="14" name="PSBAuskunft">
    <vt:lpwstr>Christoph Hauschke</vt:lpwstr>
  </property>
  <property fmtid="{D5CDD505-2E9C-101B-9397-08002B2CF9AE}" pid="15" name="PSBemail">
    <vt:lpwstr>christoph.hauschke</vt:lpwstr>
  </property>
  <property fmtid="{D5CDD505-2E9C-101B-9397-08002B2CF9AE}" pid="16" name="PSBZimmer">
    <vt:lpwstr>138</vt:lpwstr>
  </property>
  <property fmtid="{D5CDD505-2E9C-101B-9397-08002B2CF9AE}" pid="17" name="PSBVorwUndTel">
    <vt:lpwstr>0291 94-1129</vt:lpwstr>
  </property>
  <property fmtid="{D5CDD505-2E9C-101B-9397-08002B2CF9AE}" pid="18" name="PSBAuskunftAmt">
    <vt:lpwstr>Druckerei</vt:lpwstr>
  </property>
  <property fmtid="{D5CDD505-2E9C-101B-9397-08002B2CF9AE}" pid="19" name="PSBTel">
    <vt:lpwstr>94-1129</vt:lpwstr>
  </property>
  <property fmtid="{D5CDD505-2E9C-101B-9397-08002B2CF9AE}" pid="20" name="PSBFax">
    <vt:lpwstr>0291 94-26155</vt:lpwstr>
  </property>
  <property fmtid="{D5CDD505-2E9C-101B-9397-08002B2CF9AE}" pid="21" name="PSBOrt">
    <vt:lpwstr>Meschede</vt:lpwstr>
  </property>
  <property fmtid="{D5CDD505-2E9C-101B-9397-08002B2CF9AE}" pid="22" name="PSBPLZ">
    <vt:lpwstr>59872</vt:lpwstr>
  </property>
  <property fmtid="{D5CDD505-2E9C-101B-9397-08002B2CF9AE}" pid="23" name="PSBPostf">
    <vt:lpwstr>0</vt:lpwstr>
  </property>
  <property fmtid="{D5CDD505-2E9C-101B-9397-08002B2CF9AE}" pid="24" name="PSBPostfPLZ">
    <vt:lpwstr>59870</vt:lpwstr>
  </property>
  <property fmtid="{D5CDD505-2E9C-101B-9397-08002B2CF9AE}" pid="25" name="PSBStr">
    <vt:lpwstr>Steinstr. 27</vt:lpwstr>
  </property>
  <property fmtid="{D5CDD505-2E9C-101B-9397-08002B2CF9AE}" pid="26" name="PSBStandardAZ">
    <vt:lpwstr>12</vt:lpwstr>
  </property>
  <property fmtid="{D5CDD505-2E9C-101B-9397-08002B2CF9AE}" pid="27" name="PSBOrgaKurz">
    <vt:lpwstr>FD 12</vt:lpwstr>
  </property>
  <property fmtid="{D5CDD505-2E9C-101B-9397-08002B2CF9AE}" pid="28" name="PUName">
    <vt:lpwstr>Pothmann</vt:lpwstr>
  </property>
  <property fmtid="{D5CDD505-2E9C-101B-9397-08002B2CF9AE}" pid="29" name="PUVName">
    <vt:lpwstr>Verena</vt:lpwstr>
  </property>
  <property fmtid="{D5CDD505-2E9C-101B-9397-08002B2CF9AE}" pid="30" name="PUAnrede">
    <vt:lpwstr>Frau</vt:lpwstr>
  </property>
  <property fmtid="{D5CDD505-2E9C-101B-9397-08002B2CF9AE}" pid="31" name="PUTitel">
    <vt:lpwstr>
    </vt:lpwstr>
  </property>
  <property fmtid="{D5CDD505-2E9C-101B-9397-08002B2CF9AE}" pid="32" name="PeBetr">
    <vt:lpwstr>
    </vt:lpwstr>
  </property>
  <property fmtid="{D5CDD505-2E9C-101B-9397-08002B2CF9AE}" pid="33" name="PeStr">
    <vt:lpwstr>
    </vt:lpwstr>
  </property>
  <property fmtid="{D5CDD505-2E9C-101B-9397-08002B2CF9AE}" pid="34" name="PeOrt">
    <vt:lpwstr>
    </vt:lpwstr>
  </property>
  <property fmtid="{D5CDD505-2E9C-101B-9397-08002B2CF9AE}" pid="35" name="PLand">
    <vt:lpwstr>
    </vt:lpwstr>
  </property>
  <property fmtid="{D5CDD505-2E9C-101B-9397-08002B2CF9AE}" pid="36" name="PPAnrede">
    <vt:lpwstr>
    </vt:lpwstr>
  </property>
  <property fmtid="{D5CDD505-2E9C-101B-9397-08002B2CF9AE}" pid="37" name="PPAnredeZ">
    <vt:lpwstr>,</vt:lpwstr>
  </property>
  <property fmtid="{D5CDD505-2E9C-101B-9397-08002B2CF9AE}" pid="38" name="PeAnschrift">
    <vt:lpwstr>
    </vt:lpwstr>
  </property>
  <property fmtid="{D5CDD505-2E9C-101B-9397-08002B2CF9AE}" pid="39" name="PePost">
    <vt:lpwstr>
    </vt:lpwstr>
  </property>
  <property fmtid="{D5CDD505-2E9C-101B-9397-08002B2CF9AE}" pid="40" name="PeUF1">
    <vt:lpwstr>12</vt:lpwstr>
  </property>
  <property fmtid="{D5CDD505-2E9C-101B-9397-08002B2CF9AE}" pid="41" name="PeUF3">
    <vt:lpwstr>
    </vt:lpwstr>
  </property>
  <property fmtid="{D5CDD505-2E9C-101B-9397-08002B2CF9AE}" pid="42" name="PeUF2">
    <vt:lpwstr>
    </vt:lpwstr>
  </property>
  <property fmtid="{D5CDD505-2E9C-101B-9397-08002B2CF9AE}" pid="43" name="PeUF4">
    <vt:lpwstr>
    </vt:lpwstr>
  </property>
  <property fmtid="{D5CDD505-2E9C-101B-9397-08002B2CF9AE}" pid="44" name="PeDatum">
    <vt:lpwstr>18. Oktober 2021</vt:lpwstr>
  </property>
</Properties>
</file>